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645C" w:rsidRPr="00963BD5" w:rsidRDefault="000E188C" w:rsidP="00233558">
      <w:pPr>
        <w:rPr>
          <w:rFonts w:ascii="Aharoni" w:hAnsi="Aharoni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4069459E" wp14:editId="21A08E59">
                <wp:simplePos x="0" y="0"/>
                <wp:positionH relativeFrom="column">
                  <wp:posOffset>6134100</wp:posOffset>
                </wp:positionH>
                <wp:positionV relativeFrom="paragraph">
                  <wp:posOffset>-274320</wp:posOffset>
                </wp:positionV>
                <wp:extent cx="3171825" cy="952500"/>
                <wp:effectExtent l="0" t="0" r="0" b="0"/>
                <wp:wrapNone/>
                <wp:docPr id="1174" name="Rectangle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18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11AA6" w:rsidRDefault="00FA54BF" w:rsidP="00AA2330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D11AA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January 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69459E" id="Rectangle 1407" o:spid="_x0000_s1026" style="position:absolute;margin-left:483pt;margin-top:-21.6pt;width:249.75pt;height:7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" filled="f" stroked="f" strokecolor="#899068" strokeweight=".5pt">
                <v:textbox>
                  <w:txbxContent>
                    <w:p w:rsidR="00FA54BF" w:rsidRPr="00D11AA6" w:rsidRDefault="00FA54BF" w:rsidP="00AA2330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D11AA6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January 2014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717F6CFF" wp14:editId="40855A43">
                <wp:simplePos x="0" y="0"/>
                <wp:positionH relativeFrom="column">
                  <wp:posOffset>-196850</wp:posOffset>
                </wp:positionH>
                <wp:positionV relativeFrom="paragraph">
                  <wp:posOffset>-152400</wp:posOffset>
                </wp:positionV>
                <wp:extent cx="3609975" cy="657225"/>
                <wp:effectExtent l="0" t="0" r="0" b="9525"/>
                <wp:wrapNone/>
                <wp:docPr id="1176" name="Rectangle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0997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AA2330">
                            <w:pPr>
                              <w:jc w:val="both"/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มกราคม ๒๕๕๗ ปีมะเส็ง</w:t>
                            </w:r>
                            <w:r w:rsidRPr="00305BD9"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F6CFF" id="Rectangle 1408" o:spid="_x0000_s1027" style="position:absolute;margin-left:-15.5pt;margin-top:-12pt;width:284.25pt;height:51.75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" filled="f" stroked="f" strokecolor="#899068" strokeweight=".5pt">
                <v:textbox>
                  <w:txbxContent>
                    <w:p w:rsidR="00FA54BF" w:rsidRPr="00305BD9" w:rsidRDefault="00FA54BF" w:rsidP="00AA2330">
                      <w:pPr>
                        <w:jc w:val="both"/>
                        <w:rPr>
                          <w:b/>
                          <w:bCs/>
                          <w:sz w:val="24"/>
                          <w:szCs w:val="24"/>
                          <w:rtl/>
                          <w:cs/>
                        </w:rPr>
                      </w:pP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มกราคม ๒๕๕๗ ปีมะเส็ง</w:t>
                      </w:r>
                      <w:r w:rsidRPr="00305BD9"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56E49E45" wp14:editId="1B98A66B">
                <wp:simplePos x="0" y="0"/>
                <wp:positionH relativeFrom="column">
                  <wp:posOffset>3749675</wp:posOffset>
                </wp:positionH>
                <wp:positionV relativeFrom="paragraph">
                  <wp:posOffset>-704215</wp:posOffset>
                </wp:positionV>
                <wp:extent cx="1676400" cy="1695450"/>
                <wp:effectExtent l="0" t="635" r="3175" b="0"/>
                <wp:wrapNone/>
                <wp:docPr id="1175" name="Oval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169545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04F65" w:rsidRDefault="00FA54BF" w:rsidP="007F79D9">
                            <w:pPr>
                              <w:jc w:val="center"/>
                              <w:rPr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</w:pPr>
                            <w:r w:rsidRPr="00D04F65">
                              <w:rPr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6E49E45" id="Oval 1442" o:spid="_x0000_s1028" style="position:absolute;margin-left:295.25pt;margin-top:-55.45pt;width:132pt;height:133.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" filled="f" stroked="f" strokecolor="#899068" strokeweight=".5pt">
                <v:textbox>
                  <w:txbxContent>
                    <w:p w:rsidR="00FA54BF" w:rsidRPr="00D04F65" w:rsidRDefault="00FA54BF" w:rsidP="007F79D9">
                      <w:pPr>
                        <w:jc w:val="center"/>
                        <w:rPr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</w:pPr>
                      <w:r w:rsidRPr="00D04F65">
                        <w:rPr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1C7497">
        <w:rPr>
          <w:rFonts w:ascii="Aharoni" w:hAnsi="Aharoni"/>
          <w:noProof/>
          <w:lang w:bidi="th-TH"/>
        </w:rPr>
        <w:drawing>
          <wp:anchor distT="0" distB="0" distL="114300" distR="114300" simplePos="0" relativeHeight="251630080" behindDoc="0" locked="0" layoutInCell="1" allowOverlap="1" wp14:anchorId="4A35192F" wp14:editId="7213F065">
            <wp:simplePos x="0" y="0"/>
            <wp:positionH relativeFrom="column">
              <wp:posOffset>3178810</wp:posOffset>
            </wp:positionH>
            <wp:positionV relativeFrom="paragraph">
              <wp:posOffset>-269240</wp:posOffset>
            </wp:positionV>
            <wp:extent cx="2839720" cy="1035050"/>
            <wp:effectExtent l="19050" t="0" r="0" b="0"/>
            <wp:wrapThrough wrapText="bothSides">
              <wp:wrapPolygon edited="0">
                <wp:start x="-145" y="0"/>
                <wp:lineTo x="-145" y="21070"/>
                <wp:lineTo x="21590" y="21070"/>
                <wp:lineTo x="21590" y="0"/>
                <wp:lineTo x="-145" y="0"/>
              </wp:wrapPolygon>
            </wp:wrapThrough>
            <wp:docPr id="3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720" cy="103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31104" behindDoc="1" locked="0" layoutInCell="1" allowOverlap="1" wp14:anchorId="11D024F3" wp14:editId="79263785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254635" cy="247015"/>
                <wp:effectExtent l="0" t="0" r="0" b="0"/>
                <wp:wrapNone/>
                <wp:docPr id="1173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635" cy="247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EE2DC8" w:rsidRDefault="00FA54BF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D024F3" id="_x0000_t202" coordsize="21600,21600" o:spt="202" path="m,l,21600r21600,l21600,xe">
                <v:stroke joinstyle="miter"/>
                <v:path gradientshapeok="t" o:connecttype="rect"/>
              </v:shapetype>
              <v:shape id="Text Box 131" o:spid="_x0000_s1029" type="#_x0000_t202" style="position:absolute;margin-left:0;margin-top:0;width:20.05pt;height:19.45pt;z-index:-251685376;visibility:visible;mso-wrap-style:none;mso-width-percent:0;mso-height-percent:0;mso-wrap-distance-left:9pt;mso-wrap-distance-top:0;mso-wrap-distance-right:9pt;mso-wrap-distance-bottom:0;mso-position-horizontal:center;mso-position-horizontal-relative:page;mso-position-vertical:center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" filled="f" stroked="f">
                <v:textbox style="mso-fit-shape-to-text:t">
                  <w:txbxContent>
                    <w:p w:rsidR="00FA54BF" w:rsidRPr="00EE2DC8" w:rsidRDefault="00FA54BF"/>
                  </w:txbxContent>
                </v:textbox>
                <w10:wrap anchorx="page" anchory="page"/>
              </v:shape>
            </w:pict>
          </mc:Fallback>
        </mc:AlternateContent>
      </w:r>
    </w:p>
    <w:p w:rsidR="0075645C" w:rsidRDefault="0075645C" w:rsidP="00233558"/>
    <w:p w:rsidR="0075645C" w:rsidRDefault="0075645C" w:rsidP="00233558"/>
    <w:p w:rsidR="0075645C" w:rsidRDefault="0075645C" w:rsidP="00233558"/>
    <w:p w:rsidR="0075645C" w:rsidRDefault="0075645C" w:rsidP="00233558"/>
    <w:p w:rsidR="0075645C" w:rsidRDefault="007312F7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762C0F35" wp14:editId="13505B9E">
                <wp:simplePos x="0" y="0"/>
                <wp:positionH relativeFrom="column">
                  <wp:posOffset>-226060</wp:posOffset>
                </wp:positionH>
                <wp:positionV relativeFrom="paragraph">
                  <wp:posOffset>137160</wp:posOffset>
                </wp:positionV>
                <wp:extent cx="9553575" cy="390525"/>
                <wp:effectExtent l="2540" t="3810" r="0" b="0"/>
                <wp:wrapNone/>
                <wp:docPr id="1172" name="Rectangle 3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F4125C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2C0F35" id="Rectangle 3024" o:spid="_x0000_s1030" style="position:absolute;margin-left:-17.8pt;margin-top:10.8pt;width:752.25pt;height:30.75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/zsvgIAAL0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" filled="f" stroked="f" strokecolor="#899068" strokeweight=".5pt">
                <v:textbox>
                  <w:txbxContent>
                    <w:p w:rsidR="00FA54BF" w:rsidRPr="004C44EB" w:rsidRDefault="00FA54BF" w:rsidP="00F4125C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772416" behindDoc="1" locked="0" layoutInCell="1" allowOverlap="1" wp14:anchorId="0CD77D84" wp14:editId="41F6DE82">
                <wp:simplePos x="0" y="0"/>
                <wp:positionH relativeFrom="column">
                  <wp:posOffset>-136525</wp:posOffset>
                </wp:positionH>
                <wp:positionV relativeFrom="paragraph">
                  <wp:posOffset>121920</wp:posOffset>
                </wp:positionV>
                <wp:extent cx="9372600" cy="342265"/>
                <wp:effectExtent l="15875" t="17145" r="22225" b="21590"/>
                <wp:wrapNone/>
                <wp:docPr id="1164" name="Group 3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1165" name="AutoShape 3026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6" name="AutoShape 3027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8E708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7" name="AutoShape 3028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BA1F5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8" name="AutoShape 3029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9" name="AutoShape 3030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0" name="AutoShape 3031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1" name="AutoShape 3032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7030A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392071" id="Group 3025" o:spid="_x0000_s1026" style="position:absolute;margin-left:-10.75pt;margin-top:9.6pt;width:738pt;height:26.95pt;z-index:-251544064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">
                <v:roundrect id="AutoShape 3026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XXdMQA&#10;AADdAAAADwAAAGRycy9kb3ducmV2LnhtbERP22oCMRB9F/oPYQp906xCbV2NIqJVa0XUfsCwmW4W&#10;N5MlSXX7941Q6NscznUms9bW4ko+VI4V9HsZCOLC6YpLBZ/nVfcVRIjIGmvHpOCHAsymD50J5trd&#10;+EjXUyxFCuGQowITY5NLGQpDFkPPNcSJ+3LeYkzQl1J7vKVwW8tBlg2lxYpTg8GGFoaKy+nbKqjN&#10;YbT+8Puty3bl8s1Wu/fj/kWpp8d2PgYRqY3/4j/3Rqf5/eEz3L9JJ8j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113TEAAAA3QAAAA8AAAAAAAAAAAAAAAAAmAIAAGRycy9k&#10;b3ducmV2LnhtbFBLBQYAAAAABAAEAPUAAACJAwAAAAA=&#10;" fillcolor="white [3201]" strokecolor="red" strokeweight="2.5pt">
                  <v:shadow color="#868686"/>
                </v:roundrect>
                <v:roundrect id="AutoShape 3027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TaY8IA&#10;AADdAAAADwAAAGRycy9kb3ducmV2LnhtbERPS2rDMBDdF3oHMYXuGjmmmOBEDqZQCIUu4vYAgzWx&#10;HFsjxVId9/ZVIZDdPN53dvvFjmKmKfSOFaxXGQji1umeOwXfX+8vGxAhImscHZOCXwqwrx4fdlhq&#10;d+UjzU3sRArhUKICE6MvpQytIYth5Txx4k5ushgTnDqpJ7ymcDvKPMsKabHn1GDQ05uhdmh+rIKz&#10;rzf5x2veHIeLX+qDM59hNko9Py31FkSkJd7FN/dBp/nrooD/b9IJsv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dNpjwgAAAN0AAAAPAAAAAAAAAAAAAAAAAJgCAABkcnMvZG93&#10;bnJldi54bWxQSwUGAAAAAAQABAD1AAAAhwMAAAAA&#10;" fillcolor="white [3201]" strokecolor="#f8e708" strokeweight="2.5pt">
                  <v:shadow color="#868686"/>
                </v:roundrect>
                <v:roundrect id="AutoShape 3028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zVasUA&#10;AADdAAAADwAAAGRycy9kb3ducmV2LnhtbERP22rCQBB9L/gPyxT6UnRjpSqpm1BaCmIF8YavQ3Zy&#10;sdnZkN1q9OvdgtC3OZzrzNLO1OJErassKxgOIhDEmdUVFwp226/+FITzyBpry6TgQg7SpPcww1jb&#10;M6/ptPGFCCHsYlRQet/EUrqsJINuYBviwOW2NegDbAupWzyHcFPLlygaS4MVh4YSG/ooKfvZ/BoF&#10;ufz+zF+5qZ6PUb5dLa6H0X7JSj09du9vIDx1/l98d891mD8cT+Dvm3CCT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zNVqxQAAAN0AAAAPAAAAAAAAAAAAAAAAAJgCAABkcnMv&#10;ZG93bnJldi54bWxQSwUGAAAAAAQABAD1AAAAigMAAAAA&#10;" fillcolor="white [3201]" strokecolor="#fba1f5" strokeweight="2.5pt">
                  <v:shadow color="#868686"/>
                </v:roundrect>
                <v:roundrect id="AutoShape 3029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HZ/8QA&#10;AADdAAAADwAAAGRycy9kb3ducmV2LnhtbESPQW/CMAyF75P2HyJP2mWCBKQBKgQ0oSFxXeEHWI1p&#10;Co1TNaGUfz8fJu1m6z2/93mzG0OrBupTE9nCbGpAEVfRNVxbOJ8OkxWolJEdtpHJwpMS7LavLxss&#10;XHzwDw1lrpWEcCrQgs+5K7ROlaeAaRo7YtEusQ+YZe1r7Xp8SHho9dyYhQ7YsDR47GjvqbqV92Ch&#10;HE7nS75/muvq9v08mv3yI/ulte9v49caVKYx/5v/ro9O8GcLwZVvZAS9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h2f/EAAAA3QAAAA8AAAAAAAAAAAAAAAAAmAIAAGRycy9k&#10;b3ducmV2LnhtbFBLBQYAAAAABAAEAPUAAACJAwAAAAA=&#10;" fillcolor="white [3201]" strokecolor="#92d050" strokeweight="2.5pt">
                  <v:shadow color="#868686"/>
                </v:roundrect>
                <v:roundrect id="AutoShape 3030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Vp7sUA&#10;AADdAAAADwAAAGRycy9kb3ducmV2LnhtbERPTWvCQBC9C/6HZQRvukmhotFVRLFYsAdtDx6n2Wmy&#10;mJ1Ns6tJ++u7BcHbPN7nLFadrcSNGm8cK0jHCQji3GnDhYKP991oCsIHZI2VY1LwQx5Wy35vgZl2&#10;LR/pdgqFiCHsM1RQhlBnUvq8JIt+7GriyH25xmKIsCmkbrCN4baST0kykRYNx4YSa9qUlF9OV6vg&#10;aD47d5ju0vb6djDbs339fvl9Vmo46NZzEIG68BDf3Xsd56eTGfx/E0+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BWnuxQAAAN0AAAAPAAAAAAAAAAAAAAAAAJgCAABkcnMv&#10;ZG93bnJldi54bWxQSwUGAAAAAAQABAD1AAAAigMAAAAA&#10;" fillcolor="white [3201]" strokecolor="#f79646 [3209]" strokeweight="2.5pt">
                  <v:shadow color="#868686"/>
                </v:roundrect>
                <v:roundrect id="AutoShape 3031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WdrMYA&#10;AADdAAAADwAAAGRycy9kb3ducmV2LnhtbESPwU7DQAxE70j8w8pIXFC7KUjQpt1WQFSVSw8N/QAr&#10;6yahWW+UNW34e3xA4mZrxjPPq80YOnOhIbWRHcymGRjiKvqWawfHz+1kDiYJsscuMjn4oQSb9e3N&#10;CnMfr3ygSym10RBOOTpoRPrc2lQ1FDBNY0+s2ikOAUXXobZ+wKuGh84+ZtmzDdiyNjTY03tD1bn8&#10;Dg4W6W2Xvs69FPJU7/YPZbE9jIVz93fj6xKM0Cj/5r/rD6/4sxfl1290BLv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WdrMYAAADdAAAADwAAAAAAAAAAAAAAAACYAgAAZHJz&#10;L2Rvd25yZXYueG1sUEsFBgAAAAAEAAQA9QAAAIsDAAAAAA==&#10;" fillcolor="white [3201]" strokecolor="#00b0f0" strokeweight="2.5pt">
                  <v:shadow color="#868686"/>
                </v:roundrect>
                <v:roundrect id="AutoShape 3032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/YWMQA&#10;AADdAAAADwAAAGRycy9kb3ducmV2LnhtbERPS2vCQBC+C/6HZYReRDcp+CB1FRFKA9KD2vY8ZMck&#10;mJ0Nu9uY9Nd3CwVv8/E9Z7PrTSM6cr62rCCdJyCIC6trLhV8XF5naxA+IGtsLJOCgTzstuPRBjNt&#10;73yi7hxKEUPYZ6igCqHNpPRFRQb93LbEkbtaZzBE6EqpHd5juGnkc5IspcGaY0OFLR0qKm7nb6Pg&#10;Z7/I/dfy9Dnthvfhlkvn35qjUk+Tfv8CIlAfHuJ/d67j/HSVwt838QS5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v2FjEAAAA3QAAAA8AAAAAAAAAAAAAAAAAmAIAAGRycy9k&#10;b3ducmV2LnhtbFBLBQYAAAAABAAEAPUAAACJAwAAAAA=&#10;" fillcolor="white [3201]" strokecolor="#7030a0" strokeweight="2.5pt">
                  <v:shadow color="#868686"/>
                </v:roundrect>
              </v:group>
            </w:pict>
          </mc:Fallback>
        </mc:AlternateContent>
      </w:r>
    </w:p>
    <w:p w:rsidR="0075645C" w:rsidRDefault="0075645C" w:rsidP="00233558"/>
    <w:p w:rsidR="0075645C" w:rsidRDefault="009B1053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13696" behindDoc="1" locked="0" layoutInCell="1" allowOverlap="1" wp14:anchorId="2EBDCA6A" wp14:editId="420B0AB7">
                <wp:simplePos x="0" y="0"/>
                <wp:positionH relativeFrom="column">
                  <wp:posOffset>-354965</wp:posOffset>
                </wp:positionH>
                <wp:positionV relativeFrom="paragraph">
                  <wp:posOffset>201295</wp:posOffset>
                </wp:positionV>
                <wp:extent cx="4062730" cy="1116330"/>
                <wp:effectExtent l="0" t="0" r="0" b="7620"/>
                <wp:wrapNone/>
                <wp:docPr id="1163" name="Rectangle 3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2730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3E1F" w:rsidRDefault="00FA54BF" w:rsidP="00E32D0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  <w:t>1</w:t>
                            </w:r>
                            <w:r w:rsidRPr="00283E1F">
                              <w:rPr>
                                <w:rFonts w:ascii="JasmineUPC" w:hAnsi="JasmineUPC" w:cs="JasmineUPC"/>
                                <w:b/>
                                <w:bCs/>
                                <w:sz w:val="44"/>
                                <w:szCs w:val="44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  <w:t>มกราคม</w:t>
                            </w:r>
                          </w:p>
                          <w:p w:rsidR="00FA54BF" w:rsidRPr="00283E1F" w:rsidRDefault="00FA54BF" w:rsidP="00812BA0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4"/>
                                <w:szCs w:val="44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  <w:t>งานประเพณีส่งท้ายปีเก่า ต้อนรับปีใหม่</w:t>
                            </w:r>
                          </w:p>
                          <w:p w:rsidR="00FA54BF" w:rsidRPr="00283E1F" w:rsidRDefault="00FA54BF" w:rsidP="00FB355B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>January 1</w:t>
                            </w:r>
                            <w:r w:rsidRPr="00283E1F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,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>New Year Day</w:t>
                            </w:r>
                          </w:p>
                          <w:p w:rsidR="00FA54BF" w:rsidRPr="00E32D03" w:rsidRDefault="00FA54BF" w:rsidP="00E32D0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8"/>
                                <w:szCs w:val="48"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BDCA6A" id="Rectangle 3023" o:spid="_x0000_s1031" style="position:absolute;margin-left:-27.95pt;margin-top:15.85pt;width:319.9pt;height:87.9pt;z-index:-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" filled="f" stroked="f" strokecolor="#899068" strokeweight=".5pt">
                <v:textbox>
                  <w:txbxContent>
                    <w:p w:rsidR="00FA54BF" w:rsidRPr="00283E1F" w:rsidRDefault="00FA54BF" w:rsidP="00E32D0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  <w:t>1</w:t>
                      </w:r>
                      <w:r w:rsidRPr="00283E1F">
                        <w:rPr>
                          <w:rFonts w:ascii="JasmineUPC" w:hAnsi="JasmineUPC" w:cs="JasmineUPC"/>
                          <w:b/>
                          <w:bCs/>
                          <w:sz w:val="44"/>
                          <w:szCs w:val="44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  <w:t>มกราคม</w:t>
                      </w:r>
                    </w:p>
                    <w:p w:rsidR="00FA54BF" w:rsidRPr="00283E1F" w:rsidRDefault="00FA54BF" w:rsidP="00812BA0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4"/>
                          <w:szCs w:val="44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  <w:t>งานประเพณีส่งท้ายปีเก่า ต้อนรับปีใหม่</w:t>
                      </w:r>
                    </w:p>
                    <w:p w:rsidR="00FA54BF" w:rsidRPr="00283E1F" w:rsidRDefault="00FA54BF" w:rsidP="00FB355B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>January 1</w:t>
                      </w:r>
                      <w:r w:rsidRPr="00283E1F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,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>New Year Day</w:t>
                      </w:r>
                    </w:p>
                    <w:p w:rsidR="00FA54BF" w:rsidRPr="00E32D03" w:rsidRDefault="00FA54BF" w:rsidP="00E32D0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8"/>
                          <w:szCs w:val="48"/>
                          <w:cs/>
                          <w:lang w:bidi="th-TH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5645C" w:rsidRDefault="003B5108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CA6EFE3" wp14:editId="6B4DB666">
                <wp:simplePos x="0" y="0"/>
                <wp:positionH relativeFrom="column">
                  <wp:posOffset>3921760</wp:posOffset>
                </wp:positionH>
                <wp:positionV relativeFrom="paragraph">
                  <wp:posOffset>81280</wp:posOffset>
                </wp:positionV>
                <wp:extent cx="1391285" cy="295275"/>
                <wp:effectExtent l="1905" t="0" r="0" b="3810"/>
                <wp:wrapNone/>
                <wp:docPr id="1159" name="Rectangle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12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8C0A46" w:rsidRDefault="00FA54BF" w:rsidP="00E226B3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803750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>New Year</w:t>
                            </w:r>
                            <w:r w:rsidRPr="00803750">
                              <w:rPr>
                                <w:rFonts w:ascii="CordiaUPC" w:hAnsi="CordiaUPC" w:cs="CordiaUPC" w:hint="cs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803750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>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6EFE3" id="Rectangle 1449" o:spid="_x0000_s1032" style="position:absolute;margin-left:308.8pt;margin-top:6.4pt;width:109.55pt;height:23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1yIvgIAAL0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8C0A46" w:rsidRDefault="00FA54BF" w:rsidP="00E226B3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 w:rsidRPr="00803750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>New Year</w:t>
                      </w:r>
                      <w:r w:rsidRPr="00803750">
                        <w:rPr>
                          <w:rFonts w:ascii="CordiaUPC" w:hAnsi="CordiaUPC" w:cs="CordiaUPC" w:hint="cs"/>
                          <w:b/>
                          <w:bCs/>
                          <w:color w:val="FF0000"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 w:rsidRPr="00803750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>Day</w:t>
                      </w:r>
                    </w:p>
                  </w:txbxContent>
                </v:textbox>
              </v:rect>
            </w:pict>
          </mc:Fallback>
        </mc:AlternateContent>
      </w:r>
      <w:r w:rsidR="009B1053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63872" behindDoc="1" locked="0" layoutInCell="1" allowOverlap="1" wp14:anchorId="1F5B4637" wp14:editId="0BA179D6">
                <wp:simplePos x="0" y="0"/>
                <wp:positionH relativeFrom="column">
                  <wp:posOffset>3942080</wp:posOffset>
                </wp:positionH>
                <wp:positionV relativeFrom="paragraph">
                  <wp:posOffset>48895</wp:posOffset>
                </wp:positionV>
                <wp:extent cx="1287145" cy="1069975"/>
                <wp:effectExtent l="19050" t="19050" r="27305" b="15875"/>
                <wp:wrapNone/>
                <wp:docPr id="1177" name="AutoShape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9B105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803750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5B4637" id="AutoShape 1372" o:spid="_x0000_s1033" style="position:absolute;margin-left:310.4pt;margin-top:3.85pt;width:101.35pt;height:84.25pt;z-index:-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" filled="f" strokecolor="red" strokeweight="2.25pt">
                <v:textbox>
                  <w:txbxContent>
                    <w:p w:rsidR="00FA54BF" w:rsidRPr="00575ED3" w:rsidRDefault="00FA54BF" w:rsidP="009B105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803750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214796">
        <w:rPr>
          <w:noProof/>
          <w:lang w:bidi="th-TH"/>
        </w:rPr>
        <w:drawing>
          <wp:anchor distT="0" distB="0" distL="114300" distR="114300" simplePos="0" relativeHeight="251656704" behindDoc="0" locked="0" layoutInCell="1" allowOverlap="1" wp14:anchorId="4CCBAFA7" wp14:editId="3D1E7A40">
            <wp:simplePos x="0" y="0"/>
            <wp:positionH relativeFrom="column">
              <wp:posOffset>868045</wp:posOffset>
            </wp:positionH>
            <wp:positionV relativeFrom="paragraph">
              <wp:posOffset>122555</wp:posOffset>
            </wp:positionV>
            <wp:extent cx="255270" cy="252095"/>
            <wp:effectExtent l="0" t="0" r="0" b="0"/>
            <wp:wrapThrough wrapText="bothSides">
              <wp:wrapPolygon edited="0">
                <wp:start x="0" y="0"/>
                <wp:lineTo x="0" y="19587"/>
                <wp:lineTo x="19343" y="19587"/>
                <wp:lineTo x="19343" y="0"/>
                <wp:lineTo x="0" y="0"/>
              </wp:wrapPolygon>
            </wp:wrapThrough>
            <wp:docPr id="117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41344" behindDoc="1" locked="0" layoutInCell="1" allowOverlap="1" wp14:anchorId="46FD3F63" wp14:editId="7C75A109">
                <wp:simplePos x="0" y="0"/>
                <wp:positionH relativeFrom="column">
                  <wp:posOffset>7985760</wp:posOffset>
                </wp:positionH>
                <wp:positionV relativeFrom="paragraph">
                  <wp:posOffset>52705</wp:posOffset>
                </wp:positionV>
                <wp:extent cx="1287780" cy="1069975"/>
                <wp:effectExtent l="0" t="0" r="26670" b="15875"/>
                <wp:wrapNone/>
                <wp:docPr id="1160" name="AutoShape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575ED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FD3F63" id="AutoShape 1373" o:spid="_x0000_s1034" style="position:absolute;margin-left:628.8pt;margin-top:4.15pt;width:101.4pt;height:84.25pt;z-index:-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" filled="f" strokecolor="#899068" strokeweight=".5pt">
                <v:textbox>
                  <w:txbxContent>
                    <w:p w:rsidR="00FA54BF" w:rsidRPr="00575ED3" w:rsidRDefault="00FA54BF" w:rsidP="00575ED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53632" behindDoc="1" locked="0" layoutInCell="1" allowOverlap="1" wp14:anchorId="47AFE1F0" wp14:editId="417B7DD8">
                <wp:simplePos x="0" y="0"/>
                <wp:positionH relativeFrom="column">
                  <wp:posOffset>6644005</wp:posOffset>
                </wp:positionH>
                <wp:positionV relativeFrom="paragraph">
                  <wp:posOffset>53340</wp:posOffset>
                </wp:positionV>
                <wp:extent cx="1287145" cy="1069975"/>
                <wp:effectExtent l="5080" t="5715" r="12700" b="10160"/>
                <wp:wrapNone/>
                <wp:docPr id="1158" name="AutoShape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575ED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AFE1F0" id="_x0000_s1035" style="position:absolute;margin-left:523.15pt;margin-top:4.2pt;width:101.35pt;height:84.25pt;z-index:-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" filled="f" strokecolor="#899068" strokeweight=".5pt">
                <v:textbox>
                  <w:txbxContent>
                    <w:p w:rsidR="00FA54BF" w:rsidRPr="00575ED3" w:rsidRDefault="00FA54BF" w:rsidP="00575ED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52608" behindDoc="1" locked="0" layoutInCell="1" allowOverlap="1" wp14:anchorId="39979026" wp14:editId="0681E2FE">
                <wp:simplePos x="0" y="0"/>
                <wp:positionH relativeFrom="column">
                  <wp:posOffset>5297170</wp:posOffset>
                </wp:positionH>
                <wp:positionV relativeFrom="paragraph">
                  <wp:posOffset>53340</wp:posOffset>
                </wp:positionV>
                <wp:extent cx="1288415" cy="1069975"/>
                <wp:effectExtent l="10795" t="5715" r="5715" b="10160"/>
                <wp:wrapNone/>
                <wp:docPr id="1157" name="AutoShape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575ED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979026" id="AutoShape 1371" o:spid="_x0000_s1036" style="position:absolute;margin-left:417.1pt;margin-top:4.2pt;width:101.45pt;height:84.25pt;z-index:-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" filled="f" strokecolor="#899068" strokeweight=".5pt">
                <v:textbox>
                  <w:txbxContent>
                    <w:p w:rsidR="00FA54BF" w:rsidRPr="00575ED3" w:rsidRDefault="00FA54BF" w:rsidP="00575ED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45C" w:rsidRDefault="0075645C" w:rsidP="00233558"/>
    <w:p w:rsidR="0075645C" w:rsidRDefault="0075645C" w:rsidP="00233558"/>
    <w:p w:rsidR="0075645C" w:rsidRDefault="00991DCF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03424" behindDoc="0" locked="0" layoutInCell="1" allowOverlap="1" wp14:anchorId="3B03D349" wp14:editId="1CCD5FC1">
                <wp:simplePos x="0" y="0"/>
                <wp:positionH relativeFrom="column">
                  <wp:posOffset>4102100</wp:posOffset>
                </wp:positionH>
                <wp:positionV relativeFrom="paragraph">
                  <wp:posOffset>40640</wp:posOffset>
                </wp:positionV>
                <wp:extent cx="473710" cy="440690"/>
                <wp:effectExtent l="0" t="0" r="0" b="0"/>
                <wp:wrapNone/>
                <wp:docPr id="1146" name="Rectangle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E226B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03D349" id="Rectangle 1953" o:spid="_x0000_s1037" style="position:absolute;margin-left:323pt;margin-top:3.2pt;width:37.3pt;height:34.7pt;z-index:25290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" filled="f" stroked="f" strokecolor="#899068" strokeweight=".5pt">
                <v:textbox>
                  <w:txbxContent>
                    <w:p w:rsidR="00FA54BF" w:rsidRPr="001218B4" w:rsidRDefault="00FA54BF" w:rsidP="00E226B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75645C" w:rsidRDefault="0075645C" w:rsidP="00233558"/>
    <w:p w:rsidR="0075645C" w:rsidRDefault="003B5108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24704" behindDoc="0" locked="0" layoutInCell="1" allowOverlap="1" wp14:anchorId="6660F3C4" wp14:editId="30749E17">
                <wp:simplePos x="0" y="0"/>
                <wp:positionH relativeFrom="column">
                  <wp:posOffset>3970020</wp:posOffset>
                </wp:positionH>
                <wp:positionV relativeFrom="paragraph">
                  <wp:posOffset>73025</wp:posOffset>
                </wp:positionV>
                <wp:extent cx="1287780" cy="295275"/>
                <wp:effectExtent l="0" t="0" r="0" b="9525"/>
                <wp:wrapNone/>
                <wp:docPr id="1120" name="Rectangle 3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60F3C4" id="Rectangle 3017" o:spid="_x0000_s1038" style="position:absolute;margin-left:312.6pt;margin-top:5.75pt;width:101.4pt;height:23.25pt;z-index:25082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04E1A3D0" wp14:editId="5F5612AA">
                <wp:simplePos x="0" y="0"/>
                <wp:positionH relativeFrom="column">
                  <wp:posOffset>6644005</wp:posOffset>
                </wp:positionH>
                <wp:positionV relativeFrom="paragraph">
                  <wp:posOffset>70485</wp:posOffset>
                </wp:positionV>
                <wp:extent cx="1287145" cy="295275"/>
                <wp:effectExtent l="0" t="3810" r="3175" b="0"/>
                <wp:wrapNone/>
                <wp:docPr id="1156" name="Rectangle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A37FE" w:rsidRDefault="00FA54BF" w:rsidP="004A37FE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3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E1A3D0" id="Rectangle 1409" o:spid="_x0000_s1039" style="position:absolute;margin-left:523.15pt;margin-top:5.55pt;width:101.35pt;height:23.2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/f2vgIAAL4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4A37FE" w:rsidRDefault="00FA54BF" w:rsidP="004A37FE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3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0416F521" wp14:editId="7FC69FA4">
                <wp:simplePos x="0" y="0"/>
                <wp:positionH relativeFrom="column">
                  <wp:posOffset>7989570</wp:posOffset>
                </wp:positionH>
                <wp:positionV relativeFrom="paragraph">
                  <wp:posOffset>83820</wp:posOffset>
                </wp:positionV>
                <wp:extent cx="1287780" cy="295275"/>
                <wp:effectExtent l="0" t="0" r="0" b="1905"/>
                <wp:wrapNone/>
                <wp:docPr id="1155" name="Rectangle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A37FE" w:rsidRDefault="00FA54BF" w:rsidP="004A37FE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4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16F521" id="Rectangle 1410" o:spid="_x0000_s1040" style="position:absolute;margin-left:629.1pt;margin-top:6.6pt;width:101.4pt;height:23.2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4A37FE" w:rsidRDefault="00FA54BF" w:rsidP="004A37FE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4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01E760AD" wp14:editId="24747756">
                <wp:simplePos x="0" y="0"/>
                <wp:positionH relativeFrom="column">
                  <wp:posOffset>5297805</wp:posOffset>
                </wp:positionH>
                <wp:positionV relativeFrom="paragraph">
                  <wp:posOffset>74295</wp:posOffset>
                </wp:positionV>
                <wp:extent cx="1287780" cy="295275"/>
                <wp:effectExtent l="1905" t="0" r="0" b="1905"/>
                <wp:wrapNone/>
                <wp:docPr id="1154" name="Rectangle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226B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2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E760AD" id="Rectangle 1406" o:spid="_x0000_s1041" style="position:absolute;margin-left:417.15pt;margin-top:5.85pt;width:101.4pt;height:23.2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" filled="f" stroked="f" strokecolor="#899068" strokeweight=".5pt">
                <v:textbox>
                  <w:txbxContent>
                    <w:p w:rsidR="00FA54BF" w:rsidRPr="00575ED3" w:rsidRDefault="00FA54BF" w:rsidP="00E226B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2 ค่ำ เดือน 2</w:t>
                      </w:r>
                    </w:p>
                  </w:txbxContent>
                </v:textbox>
              </v:rect>
            </w:pict>
          </mc:Fallback>
        </mc:AlternateContent>
      </w:r>
    </w:p>
    <w:p w:rsidR="0075645C" w:rsidRDefault="0075645C" w:rsidP="00233558"/>
    <w:p w:rsidR="0075645C" w:rsidRDefault="00991DCF" w:rsidP="00233558">
      <w:r>
        <w:rPr>
          <w:noProof/>
          <w:lang w:bidi="th-TH"/>
        </w:rPr>
        <w:drawing>
          <wp:anchor distT="0" distB="0" distL="114300" distR="114300" simplePos="0" relativeHeight="250814464" behindDoc="1" locked="0" layoutInCell="1" allowOverlap="1" wp14:anchorId="376656BB" wp14:editId="6C1A0771">
            <wp:simplePos x="0" y="0"/>
            <wp:positionH relativeFrom="column">
              <wp:posOffset>4019550</wp:posOffset>
            </wp:positionH>
            <wp:positionV relativeFrom="paragraph">
              <wp:posOffset>102235</wp:posOffset>
            </wp:positionV>
            <wp:extent cx="495300" cy="584200"/>
            <wp:effectExtent l="76200" t="76200" r="76200" b="82550"/>
            <wp:wrapNone/>
            <wp:docPr id="1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60128" behindDoc="1" locked="0" layoutInCell="1" allowOverlap="1" wp14:anchorId="0B095238" wp14:editId="7FA3F320">
                <wp:simplePos x="0" y="0"/>
                <wp:positionH relativeFrom="column">
                  <wp:posOffset>3964940</wp:posOffset>
                </wp:positionH>
                <wp:positionV relativeFrom="paragraph">
                  <wp:posOffset>80010</wp:posOffset>
                </wp:positionV>
                <wp:extent cx="1287145" cy="1068705"/>
                <wp:effectExtent l="12065" t="13335" r="5715" b="13335"/>
                <wp:wrapNone/>
                <wp:docPr id="1153" name="AutoShape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095238" id="AutoShape 1377" o:spid="_x0000_s1042" style="position:absolute;margin-left:312.2pt;margin-top:6.3pt;width:101.35pt;height:84.15pt;z-index:-2531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 xml:space="preserve"> 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87872" behindDoc="1" locked="0" layoutInCell="1" allowOverlap="1" wp14:anchorId="4FB30916" wp14:editId="22707194">
                <wp:simplePos x="0" y="0"/>
                <wp:positionH relativeFrom="column">
                  <wp:posOffset>1268095</wp:posOffset>
                </wp:positionH>
                <wp:positionV relativeFrom="paragraph">
                  <wp:posOffset>74295</wp:posOffset>
                </wp:positionV>
                <wp:extent cx="1287145" cy="1068705"/>
                <wp:effectExtent l="10795" t="7620" r="6985" b="9525"/>
                <wp:wrapNone/>
                <wp:docPr id="1152" name="AutoShape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B30916" id="AutoShape 1375" o:spid="_x0000_s1043" style="position:absolute;margin-left:99.85pt;margin-top:5.85pt;width:101.35pt;height:84.15pt;z-index:-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86816" behindDoc="1" locked="0" layoutInCell="1" allowOverlap="1" wp14:anchorId="4EC1F369" wp14:editId="01A3E947">
                <wp:simplePos x="0" y="0"/>
                <wp:positionH relativeFrom="column">
                  <wp:posOffset>7983220</wp:posOffset>
                </wp:positionH>
                <wp:positionV relativeFrom="paragraph">
                  <wp:posOffset>80010</wp:posOffset>
                </wp:positionV>
                <wp:extent cx="1287780" cy="1068705"/>
                <wp:effectExtent l="10795" t="13335" r="6350" b="13335"/>
                <wp:wrapNone/>
                <wp:docPr id="1151" name="AutoShape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C1F369" id="AutoShape 1380" o:spid="_x0000_s1044" style="position:absolute;margin-left:628.6pt;margin-top:6.3pt;width:101.4pt;height:84.15pt;z-index:-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28000" behindDoc="1" locked="0" layoutInCell="1" allowOverlap="1" wp14:anchorId="0838EC03" wp14:editId="0AC2F0CF">
                <wp:simplePos x="0" y="0"/>
                <wp:positionH relativeFrom="column">
                  <wp:posOffset>-78740</wp:posOffset>
                </wp:positionH>
                <wp:positionV relativeFrom="paragraph">
                  <wp:posOffset>74295</wp:posOffset>
                </wp:positionV>
                <wp:extent cx="1287145" cy="1068705"/>
                <wp:effectExtent l="6985" t="7620" r="10795" b="9525"/>
                <wp:wrapNone/>
                <wp:docPr id="1150" name="AutoShape 3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38EC03" id="AutoShape 3018" o:spid="_x0000_s1045" style="position:absolute;margin-left:-6.2pt;margin-top:5.85pt;width:101.35pt;height:84.15pt;z-index:-25038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75645C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60576" behindDoc="0" locked="0" layoutInCell="1" allowOverlap="1" wp14:anchorId="739CD946" wp14:editId="63485118">
                <wp:simplePos x="0" y="0"/>
                <wp:positionH relativeFrom="column">
                  <wp:posOffset>2629535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0160" t="13335" r="6350" b="13335"/>
                <wp:wrapNone/>
                <wp:docPr id="1149" name="AutoShap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39CD946" id="AutoShape 1376" o:spid="_x0000_s1046" style="position:absolute;margin-left:207.05pt;margin-top:6.3pt;width:101.45pt;height:84.15pt;z-index:25116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09056" behindDoc="1" locked="0" layoutInCell="1" allowOverlap="1" wp14:anchorId="685BF549" wp14:editId="2ADDDD1E">
                <wp:simplePos x="0" y="0"/>
                <wp:positionH relativeFrom="column">
                  <wp:posOffset>6644005</wp:posOffset>
                </wp:positionH>
                <wp:positionV relativeFrom="paragraph">
                  <wp:posOffset>80010</wp:posOffset>
                </wp:positionV>
                <wp:extent cx="1287145" cy="1068705"/>
                <wp:effectExtent l="5080" t="13335" r="12700" b="13335"/>
                <wp:wrapNone/>
                <wp:docPr id="1148" name="AutoShape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85BF549" id="AutoShape 1379" o:spid="_x0000_s1047" style="position:absolute;margin-left:523.15pt;margin-top:6.3pt;width:101.35pt;height:84.15pt;z-index:-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49664" behindDoc="1" locked="0" layoutInCell="1" allowOverlap="1" wp14:anchorId="1C789B72" wp14:editId="59F02C32">
                <wp:simplePos x="0" y="0"/>
                <wp:positionH relativeFrom="column">
                  <wp:posOffset>5297170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0795" t="13335" r="5715" b="13335"/>
                <wp:wrapNone/>
                <wp:docPr id="1147" name="AutoShape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789B72" id="AutoShape 1378" o:spid="_x0000_s1048" style="position:absolute;margin-left:417.1pt;margin-top:6.3pt;width:101.45pt;height:84.15pt;z-index:-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45C" w:rsidRDefault="0075645C" w:rsidP="00233558"/>
    <w:p w:rsidR="0075645C" w:rsidRDefault="0075645C" w:rsidP="00233558"/>
    <w:p w:rsidR="0075645C" w:rsidRDefault="0075645C" w:rsidP="0075645C">
      <w:pPr>
        <w:jc w:val="center"/>
      </w:pPr>
    </w:p>
    <w:p w:rsidR="0075645C" w:rsidRDefault="0075645C" w:rsidP="00233558"/>
    <w:p w:rsidR="0075645C" w:rsidRDefault="007312F7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 wp14:anchorId="6E00BFBF" wp14:editId="2DC8F51A">
                <wp:simplePos x="0" y="0"/>
                <wp:positionH relativeFrom="column">
                  <wp:posOffset>7989570</wp:posOffset>
                </wp:positionH>
                <wp:positionV relativeFrom="paragraph">
                  <wp:posOffset>122555</wp:posOffset>
                </wp:positionV>
                <wp:extent cx="1287780" cy="295275"/>
                <wp:effectExtent l="0" t="0" r="0" b="1270"/>
                <wp:wrapNone/>
                <wp:docPr id="1145" name="Rectangle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226B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11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</w:t>
                            </w:r>
                            <w:r w:rsidRPr="00575ED3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0BFBF" id="Rectangle 1417" o:spid="_x0000_s1049" style="position:absolute;margin-left:629.1pt;margin-top:9.65pt;width:101.4pt;height:23.25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575ED3" w:rsidRDefault="00FA54BF" w:rsidP="00E226B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11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</w:t>
                      </w:r>
                      <w:r w:rsidRPr="00575ED3"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116FC3E2" wp14:editId="07BA7BFD">
                <wp:simplePos x="0" y="0"/>
                <wp:positionH relativeFrom="column">
                  <wp:posOffset>6644005</wp:posOffset>
                </wp:positionH>
                <wp:positionV relativeFrom="paragraph">
                  <wp:posOffset>122555</wp:posOffset>
                </wp:positionV>
                <wp:extent cx="1287145" cy="295275"/>
                <wp:effectExtent l="0" t="0" r="3175" b="1270"/>
                <wp:wrapNone/>
                <wp:docPr id="1144" name="Rectangle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226B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10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</w:t>
                            </w:r>
                            <w:r w:rsidRPr="00575ED3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6FC3E2" id="Rectangle 1416" o:spid="_x0000_s1050" style="position:absolute;margin-left:523.15pt;margin-top:9.65pt;width:101.35pt;height:23.25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3k6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575ED3" w:rsidRDefault="00FA54BF" w:rsidP="00E226B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10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</w:t>
                      </w:r>
                      <w:r w:rsidRPr="00575ED3"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 wp14:anchorId="183345F2" wp14:editId="020F0EC3">
                <wp:simplePos x="0" y="0"/>
                <wp:positionH relativeFrom="column">
                  <wp:posOffset>5297805</wp:posOffset>
                </wp:positionH>
                <wp:positionV relativeFrom="paragraph">
                  <wp:posOffset>122555</wp:posOffset>
                </wp:positionV>
                <wp:extent cx="1287780" cy="295275"/>
                <wp:effectExtent l="1905" t="0" r="0" b="1270"/>
                <wp:wrapNone/>
                <wp:docPr id="1143" name="Rectangle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226B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9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</w:t>
                            </w:r>
                            <w:r w:rsidRPr="00575ED3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3345F2" id="Rectangle 1415" o:spid="_x0000_s1051" style="position:absolute;margin-left:417.15pt;margin-top:9.65pt;width:101.4pt;height:23.25pt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575ED3" w:rsidRDefault="00FA54BF" w:rsidP="00E226B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9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</w:t>
                      </w:r>
                      <w:r w:rsidRPr="00575ED3"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20096" behindDoc="0" locked="0" layoutInCell="1" allowOverlap="1" wp14:anchorId="16B60B03" wp14:editId="60D12019">
                <wp:simplePos x="0" y="0"/>
                <wp:positionH relativeFrom="column">
                  <wp:posOffset>3952240</wp:posOffset>
                </wp:positionH>
                <wp:positionV relativeFrom="paragraph">
                  <wp:posOffset>122555</wp:posOffset>
                </wp:positionV>
                <wp:extent cx="1288415" cy="295275"/>
                <wp:effectExtent l="0" t="0" r="0" b="1270"/>
                <wp:wrapNone/>
                <wp:docPr id="1142" name="Rectangle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226B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8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</w:t>
                            </w:r>
                            <w:r w:rsidRPr="00575ED3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60B03" id="Rectangle 1414" o:spid="_x0000_s1052" style="position:absolute;margin-left:311.2pt;margin-top:9.65pt;width:101.45pt;height:23.25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" filled="f" stroked="f" strokecolor="#899068" strokeweight=".5pt">
                <v:textbox>
                  <w:txbxContent>
                    <w:p w:rsidR="00FA54BF" w:rsidRPr="00575ED3" w:rsidRDefault="00FA54BF" w:rsidP="00E226B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8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</w:t>
                      </w:r>
                      <w:r w:rsidRPr="00575ED3"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 wp14:anchorId="51C93DCA" wp14:editId="30545F00">
                <wp:simplePos x="0" y="0"/>
                <wp:positionH relativeFrom="column">
                  <wp:posOffset>2604770</wp:posOffset>
                </wp:positionH>
                <wp:positionV relativeFrom="paragraph">
                  <wp:posOffset>122555</wp:posOffset>
                </wp:positionV>
                <wp:extent cx="1288415" cy="295275"/>
                <wp:effectExtent l="4445" t="0" r="2540" b="1270"/>
                <wp:wrapNone/>
                <wp:docPr id="1141" name="Rectangle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226B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</w:t>
                            </w:r>
                            <w:r w:rsidRPr="00575ED3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C93DCA" id="Rectangle 1413" o:spid="_x0000_s1053" style="position:absolute;margin-left:205.1pt;margin-top:9.65pt;width:101.45pt;height:23.25pt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575ED3" w:rsidRDefault="00FA54BF" w:rsidP="00E226B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</w:t>
                      </w:r>
                      <w:r w:rsidRPr="00575ED3"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 wp14:anchorId="2FCD5D11" wp14:editId="74781563">
                <wp:simplePos x="0" y="0"/>
                <wp:positionH relativeFrom="column">
                  <wp:posOffset>1259840</wp:posOffset>
                </wp:positionH>
                <wp:positionV relativeFrom="paragraph">
                  <wp:posOffset>122555</wp:posOffset>
                </wp:positionV>
                <wp:extent cx="1287145" cy="295275"/>
                <wp:effectExtent l="2540" t="0" r="0" b="1270"/>
                <wp:wrapNone/>
                <wp:docPr id="1140" name="Rectangle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A37FE" w:rsidRDefault="00FA54BF" w:rsidP="004A37FE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CD5D11" id="Rectangle 1412" o:spid="_x0000_s1054" style="position:absolute;margin-left:99.2pt;margin-top:9.65pt;width:101.35pt;height:23.25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" filled="f" stroked="f" strokecolor="#899068" strokeweight=".5pt">
                <v:textbox>
                  <w:txbxContent>
                    <w:p w:rsidR="00FA54BF" w:rsidRPr="004A37FE" w:rsidRDefault="00FA54BF" w:rsidP="004A37FE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88672" behindDoc="0" locked="0" layoutInCell="1" allowOverlap="1" wp14:anchorId="3DD96A5B" wp14:editId="58D1F468">
                <wp:simplePos x="0" y="0"/>
                <wp:positionH relativeFrom="column">
                  <wp:posOffset>-85725</wp:posOffset>
                </wp:positionH>
                <wp:positionV relativeFrom="paragraph">
                  <wp:posOffset>122555</wp:posOffset>
                </wp:positionV>
                <wp:extent cx="1287780" cy="295275"/>
                <wp:effectExtent l="0" t="0" r="0" b="1270"/>
                <wp:wrapNone/>
                <wp:docPr id="1139" name="Rectangle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A37FE" w:rsidRDefault="00FA54BF" w:rsidP="004A37FE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96A5B" id="Rectangle 1411" o:spid="_x0000_s1055" style="position:absolute;margin-left:-6.75pt;margin-top:9.65pt;width:101.4pt;height:23.25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4A37FE" w:rsidRDefault="00FA54BF" w:rsidP="004A37FE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2</w:t>
                      </w:r>
                    </w:p>
                  </w:txbxContent>
                </v:textbox>
              </v:rect>
            </w:pict>
          </mc:Fallback>
        </mc:AlternateContent>
      </w:r>
    </w:p>
    <w:p w:rsidR="0075645C" w:rsidRDefault="0075645C" w:rsidP="00233558">
      <w:pPr>
        <w:rPr>
          <w:cs/>
          <w:lang w:bidi="th-TH"/>
        </w:rPr>
      </w:pPr>
    </w:p>
    <w:p w:rsidR="0075645C" w:rsidRDefault="00991DCF" w:rsidP="00233558">
      <w:r>
        <w:rPr>
          <w:noProof/>
          <w:lang w:bidi="th-TH"/>
        </w:rPr>
        <w:drawing>
          <wp:anchor distT="0" distB="0" distL="114300" distR="114300" simplePos="0" relativeHeight="250764288" behindDoc="1" locked="0" layoutInCell="1" allowOverlap="1" wp14:anchorId="2D4CC391" wp14:editId="74F765F8">
            <wp:simplePos x="0" y="0"/>
            <wp:positionH relativeFrom="column">
              <wp:posOffset>3990975</wp:posOffset>
            </wp:positionH>
            <wp:positionV relativeFrom="paragraph">
              <wp:posOffset>120650</wp:posOffset>
            </wp:positionV>
            <wp:extent cx="495300" cy="584200"/>
            <wp:effectExtent l="76200" t="76200" r="76200" b="82550"/>
            <wp:wrapNone/>
            <wp:docPr id="1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22720" behindDoc="1" locked="0" layoutInCell="1" allowOverlap="1" wp14:anchorId="1B01236D" wp14:editId="15B8C09A">
                <wp:simplePos x="0" y="0"/>
                <wp:positionH relativeFrom="column">
                  <wp:posOffset>2604770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970" t="10795" r="12065" b="5715"/>
                <wp:wrapNone/>
                <wp:docPr id="1138" name="AutoShape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75645C"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01236D" id="AutoShape 1383" o:spid="_x0000_s1056" style="position:absolute;margin-left:205.1pt;margin-top:8.35pt;width:101.45pt;height:84.2pt;z-index:-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75645C">
                        <w:rPr>
                          <w:b/>
                          <w:bCs/>
                          <w:sz w:val="100"/>
                          <w:szCs w:val="100"/>
                        </w:rPr>
                        <w:t>1</w:t>
                      </w: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6BC189AB" wp14:editId="7ACB4806">
                <wp:simplePos x="0" y="0"/>
                <wp:positionH relativeFrom="column">
                  <wp:posOffset>7989570</wp:posOffset>
                </wp:positionH>
                <wp:positionV relativeFrom="paragraph">
                  <wp:posOffset>106045</wp:posOffset>
                </wp:positionV>
                <wp:extent cx="1287780" cy="1069340"/>
                <wp:effectExtent l="7620" t="10795" r="9525" b="5715"/>
                <wp:wrapNone/>
                <wp:docPr id="1137" name="AutoShape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C189AB" id="AutoShape 1387" o:spid="_x0000_s1057" style="position:absolute;margin-left:629.1pt;margin-top:8.35pt;width:101.4pt;height:84.2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1744" behindDoc="1" locked="0" layoutInCell="1" allowOverlap="1" wp14:anchorId="63970564" wp14:editId="33B6A6DE">
                <wp:simplePos x="0" y="0"/>
                <wp:positionH relativeFrom="column">
                  <wp:posOffset>6644005</wp:posOffset>
                </wp:positionH>
                <wp:positionV relativeFrom="paragraph">
                  <wp:posOffset>106045</wp:posOffset>
                </wp:positionV>
                <wp:extent cx="1287145" cy="1069340"/>
                <wp:effectExtent l="5080" t="10795" r="12700" b="5715"/>
                <wp:wrapNone/>
                <wp:docPr id="1136" name="AutoShape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75645C"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970564" id="AutoShape 1386" o:spid="_x0000_s1058" style="position:absolute;margin-left:523.15pt;margin-top:8.35pt;width:101.35pt;height:84.2pt;z-index:-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75645C">
                        <w:rPr>
                          <w:b/>
                          <w:bCs/>
                          <w:sz w:val="100"/>
                          <w:szCs w:val="100"/>
                        </w:rPr>
                        <w:t>1</w:t>
                      </w: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46272" behindDoc="1" locked="0" layoutInCell="1" allowOverlap="1" wp14:anchorId="012C6ED0" wp14:editId="20A3E513">
                <wp:simplePos x="0" y="0"/>
                <wp:positionH relativeFrom="column">
                  <wp:posOffset>5297170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0795" t="10795" r="5715" b="5715"/>
                <wp:wrapNone/>
                <wp:docPr id="1135" name="AutoShape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75645C"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2C6ED0" id="AutoShape 1385" o:spid="_x0000_s1059" style="position:absolute;margin-left:417.1pt;margin-top:8.35pt;width:101.45pt;height:84.2pt;z-index:-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75645C">
                        <w:rPr>
                          <w:b/>
                          <w:bCs/>
                          <w:sz w:val="100"/>
                          <w:szCs w:val="100"/>
                        </w:rPr>
                        <w:t>1</w:t>
                      </w: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56032" behindDoc="1" locked="0" layoutInCell="1" allowOverlap="1" wp14:anchorId="4A97D6A1" wp14:editId="3E11C3D4">
                <wp:simplePos x="0" y="0"/>
                <wp:positionH relativeFrom="column">
                  <wp:posOffset>3950970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7620" t="10795" r="8890" b="5715"/>
                <wp:wrapNone/>
                <wp:docPr id="1134" name="AutoShape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17B9B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75645C"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97D6A1" id="AutoShape 1384" o:spid="_x0000_s1060" style="position:absolute;margin-left:311.1pt;margin-top:8.35pt;width:101.45pt;height:84.2pt;z-index:-2531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217B9B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75645C">
                        <w:rPr>
                          <w:b/>
                          <w:bCs/>
                          <w:sz w:val="100"/>
                          <w:szCs w:val="100"/>
                        </w:rPr>
                        <w:t>1</w:t>
                      </w: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84832" behindDoc="1" locked="0" layoutInCell="1" allowOverlap="1" wp14:anchorId="4A927C60" wp14:editId="70BA38FA">
                <wp:simplePos x="0" y="0"/>
                <wp:positionH relativeFrom="column">
                  <wp:posOffset>1259840</wp:posOffset>
                </wp:positionH>
                <wp:positionV relativeFrom="paragraph">
                  <wp:posOffset>106045</wp:posOffset>
                </wp:positionV>
                <wp:extent cx="1287145" cy="1069340"/>
                <wp:effectExtent l="12065" t="10795" r="5715" b="5715"/>
                <wp:wrapNone/>
                <wp:docPr id="1133" name="AutoShape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75645C"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927C60" id="AutoShape 1382" o:spid="_x0000_s1061" style="position:absolute;margin-left:99.2pt;margin-top:8.35pt;width:101.35pt;height:84.2pt;z-index:-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75645C">
                        <w:rPr>
                          <w:b/>
                          <w:bCs/>
                          <w:sz w:val="100"/>
                          <w:szCs w:val="100"/>
                        </w:rPr>
                        <w:t>1</w:t>
                      </w: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50016" behindDoc="1" locked="0" layoutInCell="1" allowOverlap="1" wp14:anchorId="3328C150" wp14:editId="3D8CE285">
                <wp:simplePos x="0" y="0"/>
                <wp:positionH relativeFrom="column">
                  <wp:posOffset>-85725</wp:posOffset>
                </wp:positionH>
                <wp:positionV relativeFrom="paragraph">
                  <wp:posOffset>106045</wp:posOffset>
                </wp:positionV>
                <wp:extent cx="1287780" cy="1069340"/>
                <wp:effectExtent l="9525" t="10795" r="7620" b="5715"/>
                <wp:wrapNone/>
                <wp:docPr id="1132" name="AutoShape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5645C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328C150" id="AutoShape 1381" o:spid="_x0000_s1062" style="position:absolute;margin-left:-6.75pt;margin-top:8.35pt;width:101.4pt;height:84.2pt;z-index:-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75645C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45C" w:rsidRDefault="0075645C" w:rsidP="00233558"/>
    <w:p w:rsidR="0075645C" w:rsidRDefault="0075645C" w:rsidP="00233558"/>
    <w:p w:rsidR="0075645C" w:rsidRDefault="0075645C" w:rsidP="00233558"/>
    <w:p w:rsidR="0075645C" w:rsidRDefault="00991DCF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98336" behindDoc="0" locked="0" layoutInCell="1" allowOverlap="1" wp14:anchorId="4A95F646" wp14:editId="7615B4F7">
                <wp:simplePos x="0" y="0"/>
                <wp:positionH relativeFrom="column">
                  <wp:posOffset>3990975</wp:posOffset>
                </wp:positionH>
                <wp:positionV relativeFrom="paragraph">
                  <wp:posOffset>22225</wp:posOffset>
                </wp:positionV>
                <wp:extent cx="473710" cy="440690"/>
                <wp:effectExtent l="0" t="0" r="0" b="0"/>
                <wp:wrapNone/>
                <wp:docPr id="451" name="Rectangle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991DCF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ข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95F646" id="_x0000_s1063" style="position:absolute;margin-left:314.25pt;margin-top:1.75pt;width:37.3pt;height:34.7pt;z-index:2531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" filled="f" stroked="f" strokecolor="#899068" strokeweight=".5pt">
                <v:textbox>
                  <w:txbxContent>
                    <w:p w:rsidR="00FA54BF" w:rsidRPr="001218B4" w:rsidRDefault="00FA54BF" w:rsidP="00991DCF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ข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75645C" w:rsidRDefault="0001590E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0D57FF2A" wp14:editId="03E495C0">
                <wp:simplePos x="0" y="0"/>
                <wp:positionH relativeFrom="column">
                  <wp:posOffset>-75565</wp:posOffset>
                </wp:positionH>
                <wp:positionV relativeFrom="paragraph">
                  <wp:posOffset>148590</wp:posOffset>
                </wp:positionV>
                <wp:extent cx="1287780" cy="295275"/>
                <wp:effectExtent l="0" t="0" r="0" b="9525"/>
                <wp:wrapNone/>
                <wp:docPr id="1125" name="Rectangle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86CA5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12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  <w:p w:rsidR="00FA54BF" w:rsidRPr="00286CA5" w:rsidRDefault="00FA54BF" w:rsidP="00286CA5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57FF2A" id="Rectangle 1418" o:spid="_x0000_s1064" style="position:absolute;margin-left:-5.95pt;margin-top:11.7pt;width:101.4pt;height:23.25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" filled="f" stroked="f" strokecolor="#899068" strokeweight=".5pt">
                <v:textbox>
                  <w:txbxContent>
                    <w:p w:rsidR="00FA54BF" w:rsidRPr="00575ED3" w:rsidRDefault="00FA54BF" w:rsidP="00286CA5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12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  <w:p w:rsidR="00FA54BF" w:rsidRPr="00286CA5" w:rsidRDefault="00FA54BF" w:rsidP="00286CA5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73518FA8" wp14:editId="1B0126FB">
                <wp:simplePos x="0" y="0"/>
                <wp:positionH relativeFrom="column">
                  <wp:posOffset>7989570</wp:posOffset>
                </wp:positionH>
                <wp:positionV relativeFrom="paragraph">
                  <wp:posOffset>148590</wp:posOffset>
                </wp:positionV>
                <wp:extent cx="1287780" cy="295275"/>
                <wp:effectExtent l="0" t="0" r="0" b="3810"/>
                <wp:wrapNone/>
                <wp:docPr id="1131" name="Rectangle 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18FA8" id="Rectangle 1424" o:spid="_x0000_s1065" style="position:absolute;margin-left:629.1pt;margin-top:11.7pt;width:101.4pt;height:23.25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164123E8" wp14:editId="5C0B4203">
                <wp:simplePos x="0" y="0"/>
                <wp:positionH relativeFrom="column">
                  <wp:posOffset>6644005</wp:posOffset>
                </wp:positionH>
                <wp:positionV relativeFrom="paragraph">
                  <wp:posOffset>148590</wp:posOffset>
                </wp:positionV>
                <wp:extent cx="1287145" cy="295275"/>
                <wp:effectExtent l="0" t="0" r="3175" b="3810"/>
                <wp:wrapNone/>
                <wp:docPr id="1130" name="Rectangle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4123E8" id="Rectangle 1423" o:spid="_x0000_s1066" style="position:absolute;margin-left:523.15pt;margin-top:11.7pt;width:101.35pt;height:23.2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6F058EA" wp14:editId="3D8FCB18">
                <wp:simplePos x="0" y="0"/>
                <wp:positionH relativeFrom="column">
                  <wp:posOffset>5297805</wp:posOffset>
                </wp:positionH>
                <wp:positionV relativeFrom="paragraph">
                  <wp:posOffset>148590</wp:posOffset>
                </wp:positionV>
                <wp:extent cx="1287780" cy="295275"/>
                <wp:effectExtent l="1905" t="0" r="0" b="3810"/>
                <wp:wrapNone/>
                <wp:docPr id="1129" name="Rectangle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86CA5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  <w:p w:rsidR="00FA54BF" w:rsidRPr="00286CA5" w:rsidRDefault="00FA54BF" w:rsidP="00286CA5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F058EA" id="Rectangle 1422" o:spid="_x0000_s1067" style="position:absolute;margin-left:417.15pt;margin-top:11.7pt;width:101.4pt;height:23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575ED3" w:rsidRDefault="00FA54BF" w:rsidP="00286CA5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  <w:p w:rsidR="00FA54BF" w:rsidRPr="00286CA5" w:rsidRDefault="00FA54BF" w:rsidP="00286CA5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506F3980" wp14:editId="55FDBEE9">
                <wp:simplePos x="0" y="0"/>
                <wp:positionH relativeFrom="column">
                  <wp:posOffset>3952240</wp:posOffset>
                </wp:positionH>
                <wp:positionV relativeFrom="paragraph">
                  <wp:posOffset>148590</wp:posOffset>
                </wp:positionV>
                <wp:extent cx="1288415" cy="295275"/>
                <wp:effectExtent l="0" t="0" r="0" b="3810"/>
                <wp:wrapNone/>
                <wp:docPr id="1128" name="Rectangle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86CA5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  <w:p w:rsidR="00FA54BF" w:rsidRPr="00286CA5" w:rsidRDefault="00FA54BF" w:rsidP="00286CA5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6F3980" id="Rectangle 1421" o:spid="_x0000_s1068" style="position:absolute;margin-left:311.2pt;margin-top:11.7pt;width:101.45pt;height:23.2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" filled="f" stroked="f" strokecolor="#899068" strokeweight=".5pt">
                <v:textbox>
                  <w:txbxContent>
                    <w:p w:rsidR="00FA54BF" w:rsidRPr="00575ED3" w:rsidRDefault="00FA54BF" w:rsidP="00286CA5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  <w:p w:rsidR="00FA54BF" w:rsidRPr="00286CA5" w:rsidRDefault="00FA54BF" w:rsidP="00286CA5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0291E191" wp14:editId="318720E3">
                <wp:simplePos x="0" y="0"/>
                <wp:positionH relativeFrom="column">
                  <wp:posOffset>2604770</wp:posOffset>
                </wp:positionH>
                <wp:positionV relativeFrom="paragraph">
                  <wp:posOffset>148590</wp:posOffset>
                </wp:positionV>
                <wp:extent cx="1288415" cy="295275"/>
                <wp:effectExtent l="4445" t="0" r="2540" b="3810"/>
                <wp:wrapNone/>
                <wp:docPr id="1127" name="Rectangle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86CA5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  <w:p w:rsidR="00FA54BF" w:rsidRPr="00286CA5" w:rsidRDefault="00FA54BF" w:rsidP="00286CA5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91E191" id="Rectangle 1420" o:spid="_x0000_s1069" style="position:absolute;margin-left:205.1pt;margin-top:11.7pt;width:101.45pt;height:23.25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" filled="f" stroked="f" strokecolor="#899068" strokeweight=".5pt">
                <v:textbox>
                  <w:txbxContent>
                    <w:p w:rsidR="00FA54BF" w:rsidRPr="00575ED3" w:rsidRDefault="00FA54BF" w:rsidP="00286CA5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  <w:p w:rsidR="00FA54BF" w:rsidRPr="00286CA5" w:rsidRDefault="00FA54BF" w:rsidP="00286CA5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28057A90" wp14:editId="753BA579">
                <wp:simplePos x="0" y="0"/>
                <wp:positionH relativeFrom="column">
                  <wp:posOffset>1259840</wp:posOffset>
                </wp:positionH>
                <wp:positionV relativeFrom="paragraph">
                  <wp:posOffset>148590</wp:posOffset>
                </wp:positionV>
                <wp:extent cx="1287145" cy="295275"/>
                <wp:effectExtent l="2540" t="0" r="0" b="3810"/>
                <wp:wrapNone/>
                <wp:docPr id="1126" name="Rectangle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86CA5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  <w:p w:rsidR="00FA54BF" w:rsidRPr="00286CA5" w:rsidRDefault="00FA54BF" w:rsidP="00286CA5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057A90" id="Rectangle 1419" o:spid="_x0000_s1070" style="position:absolute;margin-left:99.2pt;margin-top:11.7pt;width:101.35pt;height:23.2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575ED3" w:rsidRDefault="00FA54BF" w:rsidP="00286CA5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  <w:p w:rsidR="00FA54BF" w:rsidRPr="00286CA5" w:rsidRDefault="00FA54BF" w:rsidP="00286CA5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5645C" w:rsidRDefault="0075645C" w:rsidP="00233558"/>
    <w:p w:rsidR="0075645C" w:rsidRDefault="007312F7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96640" behindDoc="1" locked="0" layoutInCell="1" allowOverlap="1" wp14:anchorId="76E673D4" wp14:editId="01F68E78">
                <wp:simplePos x="0" y="0"/>
                <wp:positionH relativeFrom="column">
                  <wp:posOffset>2604770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970" t="8890" r="12065" b="7620"/>
                <wp:wrapNone/>
                <wp:docPr id="1124" name="AutoShape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E673D4" id="AutoShape 1390" o:spid="_x0000_s1071" style="position:absolute;margin-left:205.1pt;margin-top:10.45pt;width:101.45pt;height:84.2pt;z-index:-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6AC44E35" wp14:editId="07F94570">
                <wp:simplePos x="0" y="0"/>
                <wp:positionH relativeFrom="column">
                  <wp:posOffset>6641465</wp:posOffset>
                </wp:positionH>
                <wp:positionV relativeFrom="paragraph">
                  <wp:posOffset>2070100</wp:posOffset>
                </wp:positionV>
                <wp:extent cx="1287145" cy="295275"/>
                <wp:effectExtent l="2540" t="3175" r="0" b="0"/>
                <wp:wrapNone/>
                <wp:docPr id="1123" name="Rectangle 3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 ค่ำ เดือน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C44E35" id="Rectangle 3016" o:spid="_x0000_s1072" style="position:absolute;margin-left:522.95pt;margin-top:163pt;width:101.35pt;height:23.25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 ค่ำ เดือน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4224" behindDoc="1" locked="0" layoutInCell="1" allowOverlap="1" wp14:anchorId="00E99FC0" wp14:editId="1DA235DC">
                <wp:simplePos x="0" y="0"/>
                <wp:positionH relativeFrom="column">
                  <wp:posOffset>6641465</wp:posOffset>
                </wp:positionH>
                <wp:positionV relativeFrom="paragraph">
                  <wp:posOffset>1249045</wp:posOffset>
                </wp:positionV>
                <wp:extent cx="1287145" cy="1069340"/>
                <wp:effectExtent l="12065" t="10795" r="5715" b="5715"/>
                <wp:wrapNone/>
                <wp:docPr id="1121" name="AutoShape 3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E99FC0" id="AutoShape 3014" o:spid="_x0000_s1073" style="position:absolute;margin-left:522.95pt;margin-top:98.35pt;width:101.35pt;height:84.2pt;z-index:-25155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1760" behindDoc="1" locked="0" layoutInCell="1" allowOverlap="1" wp14:anchorId="72F8F9BC" wp14:editId="54918B35">
                <wp:simplePos x="0" y="0"/>
                <wp:positionH relativeFrom="column">
                  <wp:posOffset>7989570</wp:posOffset>
                </wp:positionH>
                <wp:positionV relativeFrom="paragraph">
                  <wp:posOffset>132715</wp:posOffset>
                </wp:positionV>
                <wp:extent cx="1287780" cy="1069340"/>
                <wp:effectExtent l="7620" t="8890" r="9525" b="7620"/>
                <wp:wrapNone/>
                <wp:docPr id="1119" name="AutoShape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2F8F9BC" id="AutoShape 1394" o:spid="_x0000_s1074" style="position:absolute;margin-left:629.1pt;margin-top:10.45pt;width:101.4pt;height:84.2pt;z-index:-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99712" behindDoc="1" locked="0" layoutInCell="1" allowOverlap="1" wp14:anchorId="6E9653AE" wp14:editId="18153BD7">
                <wp:simplePos x="0" y="0"/>
                <wp:positionH relativeFrom="column">
                  <wp:posOffset>6644005</wp:posOffset>
                </wp:positionH>
                <wp:positionV relativeFrom="paragraph">
                  <wp:posOffset>132715</wp:posOffset>
                </wp:positionV>
                <wp:extent cx="1287145" cy="1069340"/>
                <wp:effectExtent l="5080" t="8890" r="12700" b="7620"/>
                <wp:wrapNone/>
                <wp:docPr id="1118" name="AutoShape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9653AE" id="AutoShape 1393" o:spid="_x0000_s1075" style="position:absolute;margin-left:523.15pt;margin-top:10.45pt;width:101.35pt;height:84.2pt;z-index:-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90816" behindDoc="1" locked="0" layoutInCell="1" allowOverlap="1" wp14:anchorId="01A563E0" wp14:editId="40F547C4">
                <wp:simplePos x="0" y="0"/>
                <wp:positionH relativeFrom="column">
                  <wp:posOffset>5297170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0795" t="8890" r="5715" b="7620"/>
                <wp:wrapNone/>
                <wp:docPr id="1117" name="AutoShape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7070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A563E0" id="AutoShape 1392" o:spid="_x0000_s1076" style="position:absolute;margin-left:417.1pt;margin-top:10.45pt;width:101.45pt;height:84.2pt;z-index:-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" filled="f" strokecolor="#899068" strokeweight=".5pt">
                <v:textbox>
                  <w:txbxContent>
                    <w:p w:rsidR="00FA54BF" w:rsidRPr="006C6FD4" w:rsidRDefault="00FA54BF" w:rsidP="000A7070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97664" behindDoc="1" locked="0" layoutInCell="1" allowOverlap="1" wp14:anchorId="1CCEF74F" wp14:editId="4AF24D1E">
                <wp:simplePos x="0" y="0"/>
                <wp:positionH relativeFrom="column">
                  <wp:posOffset>3950970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7620" t="8890" r="8890" b="7620"/>
                <wp:wrapNone/>
                <wp:docPr id="1116" name="AutoShape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CEF74F" id="AutoShape 1391" o:spid="_x0000_s1077" style="position:absolute;margin-left:311.1pt;margin-top:10.45pt;width:101.45pt;height:84.2pt;z-index:-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95616" behindDoc="1" locked="0" layoutInCell="1" allowOverlap="1" wp14:anchorId="4C85534F" wp14:editId="31D9EE9E">
                <wp:simplePos x="0" y="0"/>
                <wp:positionH relativeFrom="column">
                  <wp:posOffset>1259840</wp:posOffset>
                </wp:positionH>
                <wp:positionV relativeFrom="paragraph">
                  <wp:posOffset>132715</wp:posOffset>
                </wp:positionV>
                <wp:extent cx="1287145" cy="1069340"/>
                <wp:effectExtent l="12065" t="8890" r="5715" b="7620"/>
                <wp:wrapNone/>
                <wp:docPr id="1115" name="AutoShape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85534F" id="AutoShape 1389" o:spid="_x0000_s1078" style="position:absolute;margin-left:99.2pt;margin-top:10.45pt;width:101.35pt;height:84.2pt;z-index:-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40320" behindDoc="1" locked="0" layoutInCell="1" allowOverlap="1" wp14:anchorId="10A3F2FA" wp14:editId="7CAD108C">
                <wp:simplePos x="0" y="0"/>
                <wp:positionH relativeFrom="column">
                  <wp:posOffset>-81280</wp:posOffset>
                </wp:positionH>
                <wp:positionV relativeFrom="paragraph">
                  <wp:posOffset>135890</wp:posOffset>
                </wp:positionV>
                <wp:extent cx="1287780" cy="1069340"/>
                <wp:effectExtent l="0" t="0" r="26670" b="16510"/>
                <wp:wrapNone/>
                <wp:docPr id="1114" name="AutoShape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0A3F2FA" id="AutoShape 1388" o:spid="_x0000_s1079" style="position:absolute;margin-left:-6.4pt;margin-top:10.7pt;width:101.4pt;height:84.2pt;z-index:-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45C" w:rsidRDefault="00AF4B10" w:rsidP="00233558">
      <w:r>
        <w:rPr>
          <w:noProof/>
          <w:lang w:bidi="th-TH"/>
        </w:rPr>
        <w:drawing>
          <wp:anchor distT="0" distB="0" distL="114300" distR="114300" simplePos="0" relativeHeight="251647488" behindDoc="1" locked="0" layoutInCell="1" allowOverlap="1" wp14:anchorId="2FB8D9CA" wp14:editId="6187EEFA">
            <wp:simplePos x="0" y="0"/>
            <wp:positionH relativeFrom="column">
              <wp:posOffset>5343525</wp:posOffset>
            </wp:positionH>
            <wp:positionV relativeFrom="paragraph">
              <wp:posOffset>8890</wp:posOffset>
            </wp:positionV>
            <wp:extent cx="468178" cy="552450"/>
            <wp:effectExtent l="0" t="0" r="8255" b="0"/>
            <wp:wrapNone/>
            <wp:docPr id="3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78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5645C" w:rsidRDefault="0075645C" w:rsidP="00233558"/>
    <w:p w:rsidR="0075645C" w:rsidRDefault="003016B4" w:rsidP="003016B4">
      <w:pPr>
        <w:tabs>
          <w:tab w:val="left" w:pos="8895"/>
        </w:tabs>
      </w:pPr>
      <w:r>
        <w:tab/>
      </w:r>
    </w:p>
    <w:p w:rsidR="0075645C" w:rsidRDefault="0075645C" w:rsidP="00233558"/>
    <w:p w:rsidR="0075645C" w:rsidRDefault="0075645C" w:rsidP="00233558"/>
    <w:p w:rsidR="0075645C" w:rsidRDefault="007312F7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75353AFC" wp14:editId="1624C8CA">
                <wp:simplePos x="0" y="0"/>
                <wp:positionH relativeFrom="column">
                  <wp:posOffset>-136525</wp:posOffset>
                </wp:positionH>
                <wp:positionV relativeFrom="paragraph">
                  <wp:posOffset>19685</wp:posOffset>
                </wp:positionV>
                <wp:extent cx="1388110" cy="295275"/>
                <wp:effectExtent l="0" t="635" r="0" b="0"/>
                <wp:wrapNone/>
                <wp:docPr id="1113" name="Rectangle 1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811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353AFC" id="Rectangle 1425" o:spid="_x0000_s1080" style="position:absolute;margin-left:-10.75pt;margin-top:1.55pt;width:109.3pt;height:23.25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1C37AEF3" wp14:editId="1F3F5148">
                <wp:simplePos x="0" y="0"/>
                <wp:positionH relativeFrom="column">
                  <wp:posOffset>1208405</wp:posOffset>
                </wp:positionH>
                <wp:positionV relativeFrom="paragraph">
                  <wp:posOffset>19685</wp:posOffset>
                </wp:positionV>
                <wp:extent cx="1390015" cy="295275"/>
                <wp:effectExtent l="0" t="635" r="1905" b="0"/>
                <wp:wrapNone/>
                <wp:docPr id="1112" name="Rectangle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00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37AEF3" id="Rectangle 1426" o:spid="_x0000_s1081" style="position:absolute;margin-left:95.15pt;margin-top:1.55pt;width:109.45pt;height:23.25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5B1E090D" wp14:editId="2A4E2605">
                <wp:simplePos x="0" y="0"/>
                <wp:positionH relativeFrom="column">
                  <wp:posOffset>2546985</wp:posOffset>
                </wp:positionH>
                <wp:positionV relativeFrom="paragraph">
                  <wp:posOffset>19685</wp:posOffset>
                </wp:positionV>
                <wp:extent cx="1383665" cy="295275"/>
                <wp:effectExtent l="3810" t="635" r="3175" b="0"/>
                <wp:wrapNone/>
                <wp:docPr id="1111" name="Rectangle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366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1E090D" id="Rectangle 1427" o:spid="_x0000_s1082" style="position:absolute;margin-left:200.55pt;margin-top:1.55pt;width:108.95pt;height:23.25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13154FAE" wp14:editId="339E9317">
                <wp:simplePos x="0" y="0"/>
                <wp:positionH relativeFrom="column">
                  <wp:posOffset>3893185</wp:posOffset>
                </wp:positionH>
                <wp:positionV relativeFrom="paragraph">
                  <wp:posOffset>19685</wp:posOffset>
                </wp:positionV>
                <wp:extent cx="1400175" cy="295275"/>
                <wp:effectExtent l="0" t="635" r="2540" b="0"/>
                <wp:wrapNone/>
                <wp:docPr id="1110" name="Rectangle 1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17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154FAE" id="Rectangle 1428" o:spid="_x0000_s1083" style="position:absolute;margin-left:306.55pt;margin-top:1.55pt;width:110.25pt;height:23.2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657D9AC4" wp14:editId="1EA74100">
                <wp:simplePos x="0" y="0"/>
                <wp:positionH relativeFrom="column">
                  <wp:posOffset>5240655</wp:posOffset>
                </wp:positionH>
                <wp:positionV relativeFrom="paragraph">
                  <wp:posOffset>19685</wp:posOffset>
                </wp:positionV>
                <wp:extent cx="1391285" cy="295275"/>
                <wp:effectExtent l="1905" t="635" r="0" b="0"/>
                <wp:wrapNone/>
                <wp:docPr id="1109" name="Rectangle 1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12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7D9AC4" id="Rectangle 1431" o:spid="_x0000_s1084" style="position:absolute;margin-left:412.65pt;margin-top:1.55pt;width:109.55pt;height:23.2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117550C7" wp14:editId="5CA8A979">
                <wp:simplePos x="0" y="0"/>
                <wp:positionH relativeFrom="column">
                  <wp:posOffset>7931150</wp:posOffset>
                </wp:positionH>
                <wp:positionV relativeFrom="paragraph">
                  <wp:posOffset>19685</wp:posOffset>
                </wp:positionV>
                <wp:extent cx="1388745" cy="295275"/>
                <wp:effectExtent l="0" t="635" r="0" b="0"/>
                <wp:wrapNone/>
                <wp:docPr id="1108" name="Rectangle 1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874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7550C7" id="Rectangle 1430" o:spid="_x0000_s1085" style="position:absolute;margin-left:624.5pt;margin-top:1.55pt;width:109.35pt;height:23.25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4D7A763A" wp14:editId="6E165ECB">
                <wp:simplePos x="0" y="0"/>
                <wp:positionH relativeFrom="column">
                  <wp:posOffset>6585585</wp:posOffset>
                </wp:positionH>
                <wp:positionV relativeFrom="paragraph">
                  <wp:posOffset>19685</wp:posOffset>
                </wp:positionV>
                <wp:extent cx="1402715" cy="295275"/>
                <wp:effectExtent l="3810" t="635" r="3175" b="0"/>
                <wp:wrapNone/>
                <wp:docPr id="1107" name="Rectangle 1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27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6CA5" w:rsidRDefault="00FA54BF" w:rsidP="00286CA5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7A763A" id="Rectangle 1429" o:spid="_x0000_s1086" style="position:absolute;margin-left:518.55pt;margin-top:1.55pt;width:110.45pt;height:23.25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/o0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286CA5" w:rsidRDefault="00FA54BF" w:rsidP="00286CA5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</w:p>
    <w:p w:rsidR="0075645C" w:rsidRDefault="0075645C" w:rsidP="00233558"/>
    <w:p w:rsidR="0075645C" w:rsidRDefault="00AF4B10" w:rsidP="00233558">
      <w:r>
        <w:rPr>
          <w:noProof/>
          <w:lang w:bidi="th-TH"/>
        </w:rPr>
        <w:drawing>
          <wp:anchor distT="0" distB="0" distL="114300" distR="114300" simplePos="0" relativeHeight="251642368" behindDoc="1" locked="0" layoutInCell="1" allowOverlap="1" wp14:anchorId="25CAB765" wp14:editId="6CEA5D27">
            <wp:simplePos x="0" y="0"/>
            <wp:positionH relativeFrom="column">
              <wp:posOffset>5324475</wp:posOffset>
            </wp:positionH>
            <wp:positionV relativeFrom="paragraph">
              <wp:posOffset>22225</wp:posOffset>
            </wp:positionV>
            <wp:extent cx="483870" cy="570966"/>
            <wp:effectExtent l="0" t="0" r="0" b="635"/>
            <wp:wrapNone/>
            <wp:docPr id="3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38272" behindDoc="1" locked="0" layoutInCell="1" allowOverlap="1" wp14:anchorId="4AFAADEC" wp14:editId="0DEF1B4B">
                <wp:simplePos x="0" y="0"/>
                <wp:positionH relativeFrom="column">
                  <wp:posOffset>3950970</wp:posOffset>
                </wp:positionH>
                <wp:positionV relativeFrom="paragraph">
                  <wp:posOffset>3810</wp:posOffset>
                </wp:positionV>
                <wp:extent cx="1288415" cy="1069975"/>
                <wp:effectExtent l="7620" t="13335" r="8890" b="12065"/>
                <wp:wrapNone/>
                <wp:docPr id="1106" name="AutoShape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FAADEC" id="AutoShape 1403" o:spid="_x0000_s1087" style="position:absolute;margin-left:311.1pt;margin-top:.3pt;width:101.45pt;height:84.25pt;z-index:-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0128" behindDoc="1" locked="0" layoutInCell="1" allowOverlap="1" wp14:anchorId="28F6C20C" wp14:editId="1D7F09DF">
                <wp:simplePos x="0" y="0"/>
                <wp:positionH relativeFrom="column">
                  <wp:posOffset>2604770</wp:posOffset>
                </wp:positionH>
                <wp:positionV relativeFrom="paragraph">
                  <wp:posOffset>3810</wp:posOffset>
                </wp:positionV>
                <wp:extent cx="1288415" cy="1069340"/>
                <wp:effectExtent l="13970" t="13335" r="12065" b="12700"/>
                <wp:wrapNone/>
                <wp:docPr id="1105" name="AutoShape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F6C20C" id="AutoShape 1445" o:spid="_x0000_s1088" style="position:absolute;margin-left:205.1pt;margin-top:.3pt;width:101.45pt;height:84.2pt;z-index:-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88768" behindDoc="1" locked="0" layoutInCell="1" allowOverlap="1" wp14:anchorId="2DAA7CBD" wp14:editId="00803881">
                <wp:simplePos x="0" y="0"/>
                <wp:positionH relativeFrom="column">
                  <wp:posOffset>5297805</wp:posOffset>
                </wp:positionH>
                <wp:positionV relativeFrom="paragraph">
                  <wp:posOffset>3175</wp:posOffset>
                </wp:positionV>
                <wp:extent cx="1287780" cy="1069975"/>
                <wp:effectExtent l="11430" t="12700" r="5715" b="12700"/>
                <wp:wrapNone/>
                <wp:docPr id="1104" name="AutoShape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7070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AA7CBD" id="AutoShape 1404" o:spid="_x0000_s1089" style="position:absolute;margin-left:417.15pt;margin-top:.25pt;width:101.4pt;height:84.25pt;z-index:-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0A7070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 wp14:anchorId="5204582C" wp14:editId="0BB76961">
                <wp:simplePos x="0" y="0"/>
                <wp:positionH relativeFrom="column">
                  <wp:posOffset>1259840</wp:posOffset>
                </wp:positionH>
                <wp:positionV relativeFrom="paragraph">
                  <wp:posOffset>3175</wp:posOffset>
                </wp:positionV>
                <wp:extent cx="1287145" cy="1069975"/>
                <wp:effectExtent l="12065" t="12700" r="5715" b="12700"/>
                <wp:wrapNone/>
                <wp:docPr id="1103" name="AutoShape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14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04582C" id="AutoShape 1396" o:spid="_x0000_s1090" style="position:absolute;margin-left:99.2pt;margin-top:.25pt;width:101.35pt;height:84.25pt;z-index:-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4464" behindDoc="1" locked="0" layoutInCell="1" allowOverlap="1" wp14:anchorId="16526191" wp14:editId="7175BB69">
                <wp:simplePos x="0" y="0"/>
                <wp:positionH relativeFrom="column">
                  <wp:posOffset>-85725</wp:posOffset>
                </wp:positionH>
                <wp:positionV relativeFrom="paragraph">
                  <wp:posOffset>3175</wp:posOffset>
                </wp:positionV>
                <wp:extent cx="1287780" cy="1069975"/>
                <wp:effectExtent l="9525" t="12700" r="7620" b="12700"/>
                <wp:wrapNone/>
                <wp:docPr id="1102" name="AutoShape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778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C6FD4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526191" id="AutoShape 1395" o:spid="_x0000_s1091" style="position:absolute;margin-left:-6.75pt;margin-top:.25pt;width:101.4pt;height:84.25pt;z-index:-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6C6FD4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45C" w:rsidRDefault="0075645C" w:rsidP="00233558"/>
    <w:p w:rsidR="0075645C" w:rsidRDefault="00F34374" w:rsidP="00233558">
      <w:r>
        <w:rPr>
          <w:noProof/>
          <w:lang w:bidi="th-TH"/>
        </w:rPr>
        <w:drawing>
          <wp:anchor distT="0" distB="0" distL="114300" distR="114300" simplePos="0" relativeHeight="251548160" behindDoc="1" locked="0" layoutInCell="1" allowOverlap="1" wp14:anchorId="5339A9CC" wp14:editId="6633EA03">
            <wp:simplePos x="0" y="0"/>
            <wp:positionH relativeFrom="column">
              <wp:posOffset>-311785</wp:posOffset>
            </wp:positionH>
            <wp:positionV relativeFrom="paragraph">
              <wp:posOffset>160020</wp:posOffset>
            </wp:positionV>
            <wp:extent cx="926465" cy="901065"/>
            <wp:effectExtent l="0" t="6350" r="635" b="635"/>
            <wp:wrapNone/>
            <wp:docPr id="15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6465" cy="901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645C" w:rsidRDefault="00991DCF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23584" behindDoc="0" locked="0" layoutInCell="1" allowOverlap="1" wp14:anchorId="447B85DE" wp14:editId="51CB801F">
                <wp:simplePos x="0" y="0"/>
                <wp:positionH relativeFrom="column">
                  <wp:posOffset>5347970</wp:posOffset>
                </wp:positionH>
                <wp:positionV relativeFrom="paragraph">
                  <wp:posOffset>130810</wp:posOffset>
                </wp:positionV>
                <wp:extent cx="473710" cy="440690"/>
                <wp:effectExtent l="0" t="0" r="0" b="0"/>
                <wp:wrapNone/>
                <wp:docPr id="1101" name="Rectangle 3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E226B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7B85DE" id="Rectangle 3022" o:spid="_x0000_s1092" style="position:absolute;margin-left:421.1pt;margin-top:10.3pt;width:37.3pt;height:34.7pt;z-index:2531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" filled="f" stroked="f" strokecolor="#899068" strokeweight=".5pt">
                <v:textbox>
                  <w:txbxContent>
                    <w:p w:rsidR="00FA54BF" w:rsidRPr="001218B4" w:rsidRDefault="00FA54BF" w:rsidP="00E226B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F34374">
        <w:rPr>
          <w:noProof/>
          <w:lang w:bidi="th-TH"/>
        </w:rPr>
        <w:drawing>
          <wp:anchor distT="0" distB="0" distL="114300" distR="114300" simplePos="0" relativeHeight="253115392" behindDoc="1" locked="0" layoutInCell="1" allowOverlap="1" wp14:anchorId="45FE6921" wp14:editId="4C13E417">
            <wp:simplePos x="0" y="0"/>
            <wp:positionH relativeFrom="column">
              <wp:posOffset>8522970</wp:posOffset>
            </wp:positionH>
            <wp:positionV relativeFrom="paragraph">
              <wp:posOffset>23495</wp:posOffset>
            </wp:positionV>
            <wp:extent cx="931545" cy="901700"/>
            <wp:effectExtent l="0" t="0" r="1905" b="0"/>
            <wp:wrapNone/>
            <wp:docPr id="14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90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645C" w:rsidRDefault="0075645C" w:rsidP="00233558"/>
    <w:p w:rsidR="0075645C" w:rsidRDefault="0001590E" w:rsidP="0023355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087D29C9" wp14:editId="44B8A91C">
                <wp:simplePos x="0" y="0"/>
                <wp:positionH relativeFrom="column">
                  <wp:posOffset>5264150</wp:posOffset>
                </wp:positionH>
                <wp:positionV relativeFrom="paragraph">
                  <wp:posOffset>62230</wp:posOffset>
                </wp:positionV>
                <wp:extent cx="1398270" cy="295275"/>
                <wp:effectExtent l="0" t="0" r="0" b="9525"/>
                <wp:wrapNone/>
                <wp:docPr id="1099" name="Rectangle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827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15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D29C9" id="Rectangle 1436" o:spid="_x0000_s1093" style="position:absolute;margin-left:414.5pt;margin-top:4.9pt;width:110.1pt;height:23.2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qrevw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15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2A50CF62" wp14:editId="79309939">
                <wp:simplePos x="0" y="0"/>
                <wp:positionH relativeFrom="column">
                  <wp:posOffset>3942080</wp:posOffset>
                </wp:positionH>
                <wp:positionV relativeFrom="paragraph">
                  <wp:posOffset>52070</wp:posOffset>
                </wp:positionV>
                <wp:extent cx="1360805" cy="305435"/>
                <wp:effectExtent l="0" t="0" r="0" b="0"/>
                <wp:wrapNone/>
                <wp:docPr id="1098" name="Rectangle 1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080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14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50CF62" id="Rectangle 1435" o:spid="_x0000_s1094" style="position:absolute;margin-left:310.4pt;margin-top:4.1pt;width:107.15pt;height:24.05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14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8730981" wp14:editId="504085FC">
                <wp:simplePos x="0" y="0"/>
                <wp:positionH relativeFrom="column">
                  <wp:posOffset>2540000</wp:posOffset>
                </wp:positionH>
                <wp:positionV relativeFrom="paragraph">
                  <wp:posOffset>41910</wp:posOffset>
                </wp:positionV>
                <wp:extent cx="1422400" cy="315595"/>
                <wp:effectExtent l="0" t="0" r="0" b="8255"/>
                <wp:wrapNone/>
                <wp:docPr id="1097" name="Rectangle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2400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13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730981" id="Rectangle 1434" o:spid="_x0000_s1095" style="position:absolute;margin-left:200pt;margin-top:3.3pt;width:112pt;height:24.85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13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5660F282" wp14:editId="60443686">
                <wp:simplePos x="0" y="0"/>
                <wp:positionH relativeFrom="column">
                  <wp:posOffset>1259840</wp:posOffset>
                </wp:positionH>
                <wp:positionV relativeFrom="paragraph">
                  <wp:posOffset>62230</wp:posOffset>
                </wp:positionV>
                <wp:extent cx="1335405" cy="295275"/>
                <wp:effectExtent l="0" t="0" r="0" b="9525"/>
                <wp:wrapNone/>
                <wp:docPr id="1096" name="Rectangle 1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540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12 ค่ำ เดือน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60F282" id="Rectangle 1433" o:spid="_x0000_s1096" style="position:absolute;margin-left:99.2pt;margin-top:4.9pt;width:105.15pt;height:23.2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12 ค่ำ เดือน 2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33EC8F98" wp14:editId="154D76B0">
                <wp:simplePos x="0" y="0"/>
                <wp:positionH relativeFrom="column">
                  <wp:posOffset>-136525</wp:posOffset>
                </wp:positionH>
                <wp:positionV relativeFrom="paragraph">
                  <wp:posOffset>62230</wp:posOffset>
                </wp:positionV>
                <wp:extent cx="1388110" cy="295275"/>
                <wp:effectExtent l="0" t="0" r="0" b="4445"/>
                <wp:wrapNone/>
                <wp:docPr id="1100" name="Rectangle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811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226B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EC8F98" id="Rectangle 1432" o:spid="_x0000_s1097" style="position:absolute;margin-left:-10.75pt;margin-top:4.9pt;width:109.3pt;height:23.2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575ED3" w:rsidRDefault="00FA54BF" w:rsidP="00E226B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7312F7" w:rsidP="00233558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59424" behindDoc="0" locked="0" layoutInCell="1" allowOverlap="1" wp14:anchorId="561674E1" wp14:editId="368EB7E7">
                <wp:simplePos x="0" y="0"/>
                <wp:positionH relativeFrom="column">
                  <wp:posOffset>358775</wp:posOffset>
                </wp:positionH>
                <wp:positionV relativeFrom="paragraph">
                  <wp:posOffset>135255</wp:posOffset>
                </wp:positionV>
                <wp:extent cx="8380095" cy="424180"/>
                <wp:effectExtent l="0" t="0" r="0" b="0"/>
                <wp:wrapNone/>
                <wp:docPr id="1095" name="Rectangle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80095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F75027" w:rsidRDefault="00FA54BF" w:rsidP="00A86B3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rtl/>
                                <w:cs/>
                                <w:lang w:bidi="th-TH"/>
                              </w:rPr>
                            </w:pPr>
                            <w:r w:rsidRPr="00F75027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 xml:space="preserve">“สุโข </w:t>
                            </w:r>
                            <w:proofErr w:type="spellStart"/>
                            <w:r w:rsidRPr="00F75027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>ปุญฺญสฺส</w:t>
                            </w:r>
                            <w:proofErr w:type="spellEnd"/>
                            <w:r w:rsidRPr="00F75027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 w:rsidRPr="00F75027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>อุจฺจ</w:t>
                            </w:r>
                            <w:proofErr w:type="spellEnd"/>
                            <w:r w:rsidRPr="00F75027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>โย ความสั่งสมขึ้นซึ่งบุญ นำสุขมาให้</w:t>
                            </w:r>
                            <w:r w:rsidRPr="00F75027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Happiness comes from accumulated merits”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1674E1" id="Rectangle 1514" o:spid="_x0000_s1098" style="position:absolute;margin-left:28.25pt;margin-top:10.65pt;width:659.85pt;height:33.4pt;z-index:2515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" filled="f" stroked="f" strokecolor="#899068" strokeweight=".5pt">
                <v:textbox>
                  <w:txbxContent>
                    <w:p w:rsidR="00FA54BF" w:rsidRPr="00F75027" w:rsidRDefault="00FA54BF" w:rsidP="00A86B3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rtl/>
                          <w:cs/>
                          <w:lang w:bidi="th-TH"/>
                        </w:rPr>
                      </w:pPr>
                      <w:r w:rsidRPr="00F75027">
                        <w:rPr>
                          <w:rFonts w:ascii="JasmineUPC" w:hAnsi="JasmineUPC" w:cs="JasmineUPC" w:hint="cs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 xml:space="preserve">“สุโข </w:t>
                      </w:r>
                      <w:proofErr w:type="spellStart"/>
                      <w:r w:rsidRPr="00F75027">
                        <w:rPr>
                          <w:rFonts w:ascii="JasmineUPC" w:hAnsi="JasmineUPC" w:cs="JasmineUPC" w:hint="cs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>ปุญฺญสฺส</w:t>
                      </w:r>
                      <w:proofErr w:type="spellEnd"/>
                      <w:r w:rsidRPr="00F75027">
                        <w:rPr>
                          <w:rFonts w:ascii="JasmineUPC" w:hAnsi="JasmineUPC" w:cs="JasmineUPC" w:hint="cs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 w:rsidRPr="00F75027">
                        <w:rPr>
                          <w:rFonts w:ascii="JasmineUPC" w:hAnsi="JasmineUPC" w:cs="JasmineUPC" w:hint="cs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>อุจฺจ</w:t>
                      </w:r>
                      <w:proofErr w:type="spellEnd"/>
                      <w:r w:rsidRPr="00F75027">
                        <w:rPr>
                          <w:rFonts w:ascii="JasmineUPC" w:hAnsi="JasmineUPC" w:cs="JasmineUPC" w:hint="cs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>โย ความสั่งสมขึ้นซึ่งบุญ นำสุขมาให้</w:t>
                      </w:r>
                      <w:r w:rsidRPr="00F75027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Happiness comes from accumulated merits”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5E424A" w:rsidP="00A86B33"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0008576" behindDoc="0" locked="0" layoutInCell="1" allowOverlap="1" wp14:anchorId="77D1AE21" wp14:editId="42121F46">
                <wp:simplePos x="0" y="0"/>
                <wp:positionH relativeFrom="column">
                  <wp:posOffset>6256020</wp:posOffset>
                </wp:positionH>
                <wp:positionV relativeFrom="paragraph">
                  <wp:posOffset>-297180</wp:posOffset>
                </wp:positionV>
                <wp:extent cx="3205480" cy="883920"/>
                <wp:effectExtent l="0" t="0" r="0" b="0"/>
                <wp:wrapNone/>
                <wp:docPr id="1161" name="Rectangle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883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11AA6" w:rsidRDefault="00FA54BF" w:rsidP="005E424A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D11AA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February 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D1AE21" id="Rectangle 1966" o:spid="_x0000_s1099" style="position:absolute;margin-left:492.6pt;margin-top:-23.4pt;width:252.4pt;height:69.6pt;z-index:2500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D11AA6" w:rsidRDefault="00FA54BF" w:rsidP="005E424A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D11AA6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February 2014</w:t>
                      </w:r>
                    </w:p>
                  </w:txbxContent>
                </v:textbox>
              </v:rect>
            </w:pict>
          </mc:Fallback>
        </mc:AlternateContent>
      </w:r>
      <w:r w:rsidR="000E188C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0828800" behindDoc="0" locked="0" layoutInCell="1" allowOverlap="1" wp14:anchorId="4C46A0DD" wp14:editId="4C960F5B">
                <wp:simplePos x="0" y="0"/>
                <wp:positionH relativeFrom="column">
                  <wp:posOffset>-111760</wp:posOffset>
                </wp:positionH>
                <wp:positionV relativeFrom="paragraph">
                  <wp:posOffset>-162560</wp:posOffset>
                </wp:positionV>
                <wp:extent cx="3881120" cy="657225"/>
                <wp:effectExtent l="0" t="0" r="0" b="9525"/>
                <wp:wrapNone/>
                <wp:docPr id="1094" name="Rectangle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8112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AA2330">
                            <w:pPr>
                              <w:jc w:val="both"/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กุมภาพันธ์ ๒๕๕๗</w:t>
                            </w:r>
                            <w:r w:rsidRPr="00305BD9"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 ปี</w:t>
                            </w: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มะเส็ง</w:t>
                            </w:r>
                            <w:r w:rsidRPr="00305BD9"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46A0DD" id="Rectangle 1518" o:spid="_x0000_s1100" style="position:absolute;margin-left:-8.8pt;margin-top:-12.8pt;width:305.6pt;height:51.75pt;z-index:25082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305BD9" w:rsidRDefault="00FA54BF" w:rsidP="00AA2330">
                      <w:pPr>
                        <w:jc w:val="both"/>
                        <w:rPr>
                          <w:b/>
                          <w:bCs/>
                          <w:sz w:val="24"/>
                          <w:szCs w:val="24"/>
                          <w:rtl/>
                          <w:cs/>
                        </w:rPr>
                      </w:pP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กุมภาพันธ์ ๒๕๕๗</w:t>
                      </w:r>
                      <w:r w:rsidRPr="00305BD9"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 ปี</w:t>
                      </w: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มะเส็ง</w:t>
                      </w:r>
                      <w:r w:rsidRPr="00305BD9"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797952" behindDoc="0" locked="0" layoutInCell="1" allowOverlap="1" wp14:anchorId="33D8046E" wp14:editId="012EB8CC">
                <wp:simplePos x="0" y="0"/>
                <wp:positionH relativeFrom="column">
                  <wp:posOffset>3888740</wp:posOffset>
                </wp:positionH>
                <wp:positionV relativeFrom="paragraph">
                  <wp:posOffset>-702310</wp:posOffset>
                </wp:positionV>
                <wp:extent cx="1676400" cy="1695450"/>
                <wp:effectExtent l="2540" t="2540" r="0" b="0"/>
                <wp:wrapNone/>
                <wp:docPr id="1093" name="Oval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169545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674105" w:rsidRDefault="00FA54BF" w:rsidP="007F79D9">
                            <w:pPr>
                              <w:jc w:val="center"/>
                              <w:rPr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3D8046E" id="Oval 1519" o:spid="_x0000_s1101" style="position:absolute;margin-left:306.2pt;margin-top:-55.3pt;width:132pt;height:133.5pt;z-index:25279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" filled="f" stroked="f" strokecolor="#899068" strokeweight=".5pt">
                <v:textbox>
                  <w:txbxContent>
                    <w:p w:rsidR="00FA54BF" w:rsidRPr="00674105" w:rsidRDefault="00FA54BF" w:rsidP="007F79D9">
                      <w:pPr>
                        <w:jc w:val="center"/>
                        <w:rPr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53095">
        <w:rPr>
          <w:rFonts w:ascii="Aharoni" w:hAnsi="Aharoni"/>
          <w:noProof/>
          <w:lang w:bidi="th-TH"/>
        </w:rPr>
        <w:drawing>
          <wp:anchor distT="0" distB="0" distL="114300" distR="114300" simplePos="0" relativeHeight="252788736" behindDoc="0" locked="0" layoutInCell="1" allowOverlap="1" wp14:anchorId="78740C80" wp14:editId="171072A8">
            <wp:simplePos x="0" y="0"/>
            <wp:positionH relativeFrom="column">
              <wp:posOffset>3496310</wp:posOffset>
            </wp:positionH>
            <wp:positionV relativeFrom="paragraph">
              <wp:posOffset>-204470</wp:posOffset>
            </wp:positionV>
            <wp:extent cx="2453640" cy="901700"/>
            <wp:effectExtent l="19050" t="0" r="3810" b="0"/>
            <wp:wrapThrough wrapText="bothSides">
              <wp:wrapPolygon edited="0">
                <wp:start x="-168" y="0"/>
                <wp:lineTo x="-168" y="20992"/>
                <wp:lineTo x="21634" y="20992"/>
                <wp:lineTo x="21634" y="0"/>
                <wp:lineTo x="-168" y="0"/>
              </wp:wrapPolygon>
            </wp:wrapThrough>
            <wp:docPr id="10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90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6B33" w:rsidRDefault="00A86B33" w:rsidP="00A86B33"/>
    <w:p w:rsidR="00A86B33" w:rsidRDefault="00A86B33" w:rsidP="00A86B33"/>
    <w:p w:rsidR="00A86B33" w:rsidRDefault="00A86B33" w:rsidP="00A86B33"/>
    <w:p w:rsidR="00A86B33" w:rsidRDefault="007312F7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00480" behindDoc="1" locked="0" layoutInCell="1" allowOverlap="1" wp14:anchorId="6D0B421D" wp14:editId="63F43D62">
                <wp:simplePos x="0" y="0"/>
                <wp:positionH relativeFrom="column">
                  <wp:posOffset>-81915</wp:posOffset>
                </wp:positionH>
                <wp:positionV relativeFrom="paragraph">
                  <wp:posOffset>117475</wp:posOffset>
                </wp:positionV>
                <wp:extent cx="9553575" cy="390525"/>
                <wp:effectExtent l="3810" t="3175" r="0" b="0"/>
                <wp:wrapNone/>
                <wp:docPr id="1091" name="Rectangle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A86B33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0B421D" id="Rectangle 1451" o:spid="_x0000_s1102" style="position:absolute;margin-left:-6.45pt;margin-top:9.25pt;width:752.25pt;height:30.75pt;z-index:-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4C44EB" w:rsidRDefault="00FA54BF" w:rsidP="00A86B33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0850304" behindDoc="1" locked="0" layoutInCell="1" allowOverlap="1" wp14:anchorId="2BE3B357" wp14:editId="5963E92B">
                <wp:simplePos x="0" y="0"/>
                <wp:positionH relativeFrom="column">
                  <wp:posOffset>-3810</wp:posOffset>
                </wp:positionH>
                <wp:positionV relativeFrom="paragraph">
                  <wp:posOffset>111760</wp:posOffset>
                </wp:positionV>
                <wp:extent cx="9372600" cy="342265"/>
                <wp:effectExtent l="24765" t="16510" r="22860" b="22225"/>
                <wp:wrapNone/>
                <wp:docPr id="1083" name="Group 3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1084" name="AutoShape 3074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5" name="AutoShape 3075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8E708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6" name="AutoShape 3076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BA1F5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7" name="AutoShape 3077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8" name="AutoShape 3078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9" name="AutoShape 3079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0" name="AutoShape 3080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7030A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8500833" id="Group 3073" o:spid="_x0000_s1026" style="position:absolute;margin-left:-.3pt;margin-top:8.8pt;width:738pt;height:26.95pt;z-index:-252466176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">
                <v:roundrect id="AutoShape 3074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SbiMQA&#10;AADdAAAADwAAAGRycy9kb3ducmV2LnhtbERP204CMRB9N+EfmiHxTVqJQVwphBAVBIkB/YDJdtxu&#10;2E43bYXl760JCW9zcq4zmXWuEUcKsfas4X6gQBCX3tRcafj+er0bg4gJ2WDjmTScKcJs2ruZYGH8&#10;iXd03KdK5BCOBWqwKbWFlLG05DAOfEucuR8fHKYMQyVNwFMOd40cKjWSDmvODRZbWlgqD/tfp6Gx&#10;n0/Lj7B992pTvby5erPebR+1vu1382cQibp0FV/cK5Pnq/ED/H+TT5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Um4jEAAAA3QAAAA8AAAAAAAAAAAAAAAAAmAIAAGRycy9k&#10;b3ducmV2LnhtbFBLBQYAAAAABAAEAPUAAACJAwAAAAA=&#10;" fillcolor="white [3201]" strokecolor="red" strokeweight="2.5pt">
                  <v:shadow color="#868686"/>
                </v:roundrect>
                <v:roundrect id="AutoShape 3075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utc8IA&#10;AADdAAAADwAAAGRycy9kb3ducmV2LnhtbERP3WrCMBS+H/gO4Qi7m6llSumMUoSBDHZh9QEOzVlT&#10;bU5ik9Xu7RdhsLvz8f2ezW6yvRhpCJ1jBctFBoK4cbrjVsH59P5SgAgRWWPvmBT8UIDddva0wVK7&#10;Ox9prGMrUgiHEhWYGH0pZWgMWQwL54kT9+UGizHBoZV6wHsKt73Ms2wtLXacGgx62htqrvW3VXDx&#10;VZF/vOb18XrzU3Vw5jOMRqnn+VS9gYg0xX/xn/ug0/ysWMHjm3SC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S61zwgAAAN0AAAAPAAAAAAAAAAAAAAAAAJgCAABkcnMvZG93&#10;bnJldi54bWxQSwUGAAAAAAQABAD1AAAAhwMAAAAA&#10;" fillcolor="white [3201]" strokecolor="#f8e708" strokeweight="2.5pt">
                  <v:shadow color="#868686"/>
                </v:roundrect>
                <v:roundrect id="AutoShape 3076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ZlsQA&#10;AADdAAAADwAAAGRycy9kb3ducmV2LnhtbERP22oCMRB9F/yHMIIvUpNaFFmNUiqCtIJUK74Om9mL&#10;3UyWTdRtv74RhL7N4VxnvmxtJa7U+NKxhuehAkGcOlNyruHrsH6agvAB2WDlmDT8kIflotuZY2Lc&#10;jT/pug+5iCHsE9RQhFAnUvq0IIt+6GriyGWusRgibHJpGrzFcFvJkVITabHk2FBgTW8Fpd/7i9WQ&#10;yY9VNua6HJxVdti9/55ejlvWut9rX2cgArXhX/xwb0ycr6Y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tmZbEAAAA3QAAAA8AAAAAAAAAAAAAAAAAmAIAAGRycy9k&#10;b3ducmV2LnhtbFBLBQYAAAAABAAEAPUAAACJAwAAAAA=&#10;" fillcolor="white [3201]" strokecolor="#fba1f5" strokeweight="2.5pt">
                  <v:shadow color="#868686"/>
                </v:roundrect>
                <v:roundrect id="AutoShape 3077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Ok6sEA&#10;AADdAAAADwAAAGRycy9kb3ducmV2LnhtbERPzUrDQBC+C77DMgUvYncVNCF2W6Qo9GraBxiy02za&#10;7GzITtP07V1B8DYf3++sNnPo1URj6iJbeF4aUMRNdB23Fg77r6cSVBJkh31ksnCjBJv1/d0KKxev&#10;/E1TLa3KIZwqtOBFhkrr1HgKmJZxIM7cMY4BJcOx1W7Eaw4PvX4x5k0H7Dg3eBxo66k515dgoZ72&#10;h6NcXs2pPH/edmZbPIovrH1YzB/voIRm+Rf/uXcuzzdlAb/f5BP0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TpOrBAAAA3QAAAA8AAAAAAAAAAAAAAAAAmAIAAGRycy9kb3du&#10;cmV2LnhtbFBLBQYAAAAABAAEAPUAAACGAwAAAAA=&#10;" fillcolor="white [3201]" strokecolor="#92d050" strokeweight="2.5pt">
                  <v:shadow color="#868686"/>
                </v:roundrect>
                <v:roundrect id="AutoShape 3078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QlEscA&#10;AADdAAAADwAAAGRycy9kb3ducmV2LnhtbESPQUvDQBCF7wX/wzKCt2YTQQlpt0GUikI9tHrwOM2O&#10;yWJ2Nma3TfTXOwfB2wzvzXvfrOvZ9+pMY3SBDRRZDoq4CdZxa+DtdbssQcWEbLEPTAa+KUK9uVis&#10;sbJh4j2dD6lVEsKxQgNdSkOldWw68hizMBCL9hFGj0nWsdV2xEnCfa+v8/xWe3QsDR0OdN9R83k4&#10;eQN7d5zDrtwW0+ll5x7e/fPX48+NMVeX890KVKI5/Zv/rp+s4Oel4Mo3MoL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kJRLHAAAA3QAAAA8AAAAAAAAAAAAAAAAAmAIAAGRy&#10;cy9kb3ducmV2LnhtbFBLBQYAAAAABAAEAPUAAACMAwAAAAA=&#10;" fillcolor="white [3201]" strokecolor="#f79646 [3209]" strokeweight="2.5pt">
                  <v:shadow color="#868686"/>
                </v:roundrect>
                <v:roundrect id="AutoShape 3079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tLi8MA&#10;AADdAAAADwAAAGRycy9kb3ducmV2LnhtbERPzWrCQBC+F3yHZYReim5UKBpdRQ1iLz2Y9gGG7JhE&#10;s7MhO2r69m6h0Nt8fL+z2vSuUXfqQu3ZwGScgCIuvK25NPD9dRjNQQVBtth4JgM/FGCzHrysMLX+&#10;wSe651KqGMIhRQOVSJtqHYqKHIaxb4kjd/adQ4mwK7Xt8BHDXaOnSfKuHdYcGypsaV9Rcc1vzsAi&#10;7I7hcm0lk1l5/HzLs8Opz4x5HfbbJSihXv7Ff+4PG+cn8wX8fhNP0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tLi8MAAADdAAAADwAAAAAAAAAAAAAAAACYAgAAZHJzL2Rv&#10;d25yZXYueG1sUEsFBgAAAAAEAAQA9QAAAIgDAAAAAA==&#10;" fillcolor="white [3201]" strokecolor="#00b0f0" strokeweight="2.5pt">
                  <v:shadow color="#868686"/>
                </v:roundrect>
                <v:roundrect id="AutoShape 3080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6UpMcA&#10;AADdAAAADwAAAGRycy9kb3ducmV2LnhtbESPQWvCQBCF74X+h2UKvZS6qVBpU1eRghgoHtS25yE7&#10;TYLZ2bC7xqS/3jkI3mZ4b977Zr4cXKt6CrHxbOBlkoEiLr1tuDLwfVg/v4GKCdli65kMjBRhubi/&#10;m2Nu/Zl31O9TpSSEY44G6pS6XOtY1uQwTnxHLNqfDw6TrKHSNuBZwl2rp1k20w4bloYaO/qsqTzu&#10;T87A/+q1iL+z3c9TP27HY6FD3LRfxjw+DKsPUImGdDNfrwsr+Nm78Ms3MoJe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uOlKTHAAAA3QAAAA8AAAAAAAAAAAAAAAAAmAIAAGRy&#10;cy9kb3ducmV2LnhtbFBLBQYAAAAABAAEAPUAAACMAwAAAAA=&#10;" fillcolor="white [3201]" strokecolor="#7030a0" strokeweight="2.5pt">
                  <v:shadow color="#868686"/>
                </v:roundrect>
              </v:group>
            </w:pict>
          </mc:Fallback>
        </mc:AlternateContent>
      </w:r>
    </w:p>
    <w:p w:rsidR="00A86B33" w:rsidRDefault="008C0A46" w:rsidP="00A86B33">
      <w:r>
        <w:t xml:space="preserve"> </w:t>
      </w:r>
    </w:p>
    <w:p w:rsidR="00A86B33" w:rsidRDefault="00A86B33" w:rsidP="00A86B33"/>
    <w:p w:rsidR="00A86B33" w:rsidRDefault="007312F7" w:rsidP="00A86B33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835840" behindDoc="0" locked="0" layoutInCell="1" allowOverlap="1" wp14:anchorId="7FDAF623" wp14:editId="0E21A2D7">
                <wp:simplePos x="0" y="0"/>
                <wp:positionH relativeFrom="column">
                  <wp:posOffset>8076565</wp:posOffset>
                </wp:positionH>
                <wp:positionV relativeFrom="paragraph">
                  <wp:posOffset>862330</wp:posOffset>
                </wp:positionV>
                <wp:extent cx="1289050" cy="295275"/>
                <wp:effectExtent l="0" t="0" r="0" b="4445"/>
                <wp:wrapNone/>
                <wp:docPr id="1082" name="Rectangle 3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5165C1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  <w:p w:rsidR="00FA54BF" w:rsidRPr="005165C1" w:rsidRDefault="00FA54BF" w:rsidP="005165C1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DAF623" id="Rectangle 3083" o:spid="_x0000_s1103" style="position:absolute;margin-left:635.95pt;margin-top:67.9pt;width:101.5pt;height:23.25pt;z-index:25283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" filled="f" stroked="f" strokecolor="#899068" strokeweight=".5pt">
                <v:textbox>
                  <w:txbxContent>
                    <w:p w:rsidR="00FA54BF" w:rsidRPr="003432EA" w:rsidRDefault="00FA54BF" w:rsidP="005165C1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  <w:p w:rsidR="00FA54BF" w:rsidRPr="005165C1" w:rsidRDefault="00FA54BF" w:rsidP="005165C1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71136" behindDoc="0" locked="0" layoutInCell="1" allowOverlap="1" wp14:anchorId="3B70CAFA" wp14:editId="7127AD7D">
                <wp:simplePos x="0" y="0"/>
                <wp:positionH relativeFrom="column">
                  <wp:posOffset>5382895</wp:posOffset>
                </wp:positionH>
                <wp:positionV relativeFrom="paragraph">
                  <wp:posOffset>1169035</wp:posOffset>
                </wp:positionV>
                <wp:extent cx="1289050" cy="1069340"/>
                <wp:effectExtent l="10795" t="6985" r="5080" b="9525"/>
                <wp:wrapNone/>
                <wp:docPr id="1079" name="AutoShape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70CAFA" id="AutoShape 1464" o:spid="_x0000_s1104" style="position:absolute;margin-left:423.85pt;margin-top:92.05pt;width:101.5pt;height:84.2pt;z-index:25097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33440" behindDoc="0" locked="0" layoutInCell="1" allowOverlap="1" wp14:anchorId="1A3777FE" wp14:editId="5D030E2F">
                <wp:simplePos x="0" y="0"/>
                <wp:positionH relativeFrom="column">
                  <wp:posOffset>19685</wp:posOffset>
                </wp:positionH>
                <wp:positionV relativeFrom="paragraph">
                  <wp:posOffset>1169670</wp:posOffset>
                </wp:positionV>
                <wp:extent cx="1288415" cy="1068705"/>
                <wp:effectExtent l="0" t="0" r="26035" b="17145"/>
                <wp:wrapNone/>
                <wp:docPr id="1078" name="AutoShape 1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3777FE" id="AutoShape 1460" o:spid="_x0000_s1105" style="position:absolute;margin-left:1.55pt;margin-top:92.1pt;width:101.45pt;height:84.15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" fillcolor="white [3201]" strokecolor="#899068" strokeweight=".5pt">
                <v:shadow color="#868686"/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84640" behindDoc="0" locked="0" layoutInCell="1" allowOverlap="1" wp14:anchorId="594402C8" wp14:editId="212B871A">
                <wp:simplePos x="0" y="0"/>
                <wp:positionH relativeFrom="column">
                  <wp:posOffset>8077200</wp:posOffset>
                </wp:positionH>
                <wp:positionV relativeFrom="paragraph">
                  <wp:posOffset>1990725</wp:posOffset>
                </wp:positionV>
                <wp:extent cx="1289050" cy="295275"/>
                <wp:effectExtent l="0" t="0" r="0" b="0"/>
                <wp:wrapNone/>
                <wp:docPr id="1077" name="Rectangle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4402C8" id="Rectangle 1493" o:spid="_x0000_s1106" style="position:absolute;margin-left:636pt;margin-top:156.75pt;width:101.5pt;height:23.25pt;z-index:2527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78496" behindDoc="0" locked="0" layoutInCell="1" allowOverlap="1" wp14:anchorId="1DEABF1F" wp14:editId="51B2D776">
                <wp:simplePos x="0" y="0"/>
                <wp:positionH relativeFrom="column">
                  <wp:posOffset>6730365</wp:posOffset>
                </wp:positionH>
                <wp:positionV relativeFrom="paragraph">
                  <wp:posOffset>1990725</wp:posOffset>
                </wp:positionV>
                <wp:extent cx="1288415" cy="295275"/>
                <wp:effectExtent l="0" t="0" r="1270" b="0"/>
                <wp:wrapNone/>
                <wp:docPr id="1076" name="Rectangle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EABF1F" id="Rectangle 1492" o:spid="_x0000_s1107" style="position:absolute;margin-left:529.95pt;margin-top:156.75pt;width:101.45pt;height:23.25pt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s76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72352" behindDoc="0" locked="0" layoutInCell="1" allowOverlap="1" wp14:anchorId="5500A37B" wp14:editId="148C88D1">
                <wp:simplePos x="0" y="0"/>
                <wp:positionH relativeFrom="column">
                  <wp:posOffset>5382895</wp:posOffset>
                </wp:positionH>
                <wp:positionV relativeFrom="paragraph">
                  <wp:posOffset>1990725</wp:posOffset>
                </wp:positionV>
                <wp:extent cx="1289050" cy="295275"/>
                <wp:effectExtent l="1270" t="0" r="0" b="0"/>
                <wp:wrapNone/>
                <wp:docPr id="1075" name="Rectangle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00A37B" id="Rectangle 1491" o:spid="_x0000_s1108" style="position:absolute;margin-left:423.85pt;margin-top:156.75pt;width:101.5pt;height:23.25pt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60064" behindDoc="0" locked="0" layoutInCell="1" allowOverlap="1" wp14:anchorId="6E697950" wp14:editId="5F5FE587">
                <wp:simplePos x="0" y="0"/>
                <wp:positionH relativeFrom="column">
                  <wp:posOffset>4036060</wp:posOffset>
                </wp:positionH>
                <wp:positionV relativeFrom="paragraph">
                  <wp:posOffset>1990725</wp:posOffset>
                </wp:positionV>
                <wp:extent cx="1289050" cy="295275"/>
                <wp:effectExtent l="0" t="0" r="0" b="0"/>
                <wp:wrapNone/>
                <wp:docPr id="1074" name="Rectangle 1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697950" id="Rectangle 1490" o:spid="_x0000_s1109" style="position:absolute;margin-left:317.8pt;margin-top:156.75pt;width:101.5pt;height:23.25pt;z-index:2527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53920" behindDoc="0" locked="0" layoutInCell="1" allowOverlap="1" wp14:anchorId="7CF5426F" wp14:editId="680286B8">
                <wp:simplePos x="0" y="0"/>
                <wp:positionH relativeFrom="column">
                  <wp:posOffset>1340485</wp:posOffset>
                </wp:positionH>
                <wp:positionV relativeFrom="paragraph">
                  <wp:posOffset>1990725</wp:posOffset>
                </wp:positionV>
                <wp:extent cx="1288415" cy="295275"/>
                <wp:effectExtent l="0" t="0" r="0" b="0"/>
                <wp:wrapNone/>
                <wp:docPr id="1073" name="Rectangle 1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43B2E" w:rsidRDefault="00FA54BF" w:rsidP="00A43B2E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F5426F" id="Rectangle 1488" o:spid="_x0000_s1110" style="position:absolute;margin-left:105.55pt;margin-top:156.75pt;width:101.45pt;height:23.25pt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" filled="f" stroked="f" strokecolor="#899068" strokeweight=".5pt">
                <v:textbox>
                  <w:txbxContent>
                    <w:p w:rsidR="00FA54BF" w:rsidRPr="00A43B2E" w:rsidRDefault="00FA54BF" w:rsidP="00A43B2E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47776" behindDoc="0" locked="0" layoutInCell="1" allowOverlap="1" wp14:anchorId="43F73E59" wp14:editId="7F1FBFAF">
                <wp:simplePos x="0" y="0"/>
                <wp:positionH relativeFrom="column">
                  <wp:posOffset>-6350</wp:posOffset>
                </wp:positionH>
                <wp:positionV relativeFrom="paragraph">
                  <wp:posOffset>1990725</wp:posOffset>
                </wp:positionV>
                <wp:extent cx="1289050" cy="295275"/>
                <wp:effectExtent l="3175" t="0" r="3175" b="0"/>
                <wp:wrapNone/>
                <wp:docPr id="1072" name="Rectangle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165C1" w:rsidRDefault="00FA54BF" w:rsidP="005165C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F73E59" id="Rectangle 1487" o:spid="_x0000_s1111" style="position:absolute;margin-left:-.5pt;margin-top:156.75pt;width:101.5pt;height:23.25pt;z-index:25274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" filled="f" stroked="f" strokecolor="#899068" strokeweight=".5pt">
                <v:textbox>
                  <w:txbxContent>
                    <w:p w:rsidR="00FA54BF" w:rsidRPr="005165C1" w:rsidRDefault="00FA54BF" w:rsidP="005165C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17888" behindDoc="1" locked="0" layoutInCell="1" allowOverlap="1" wp14:anchorId="0009973C" wp14:editId="0AFB999D">
                <wp:simplePos x="0" y="0"/>
                <wp:positionH relativeFrom="column">
                  <wp:posOffset>8060690</wp:posOffset>
                </wp:positionH>
                <wp:positionV relativeFrom="paragraph">
                  <wp:posOffset>2286000</wp:posOffset>
                </wp:positionV>
                <wp:extent cx="1289050" cy="1069340"/>
                <wp:effectExtent l="12065" t="9525" r="13335" b="6985"/>
                <wp:wrapNone/>
                <wp:docPr id="1071" name="AutoShape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09973C" id="AutoShape 1473" o:spid="_x0000_s1112" style="position:absolute;margin-left:634.7pt;margin-top:180pt;width:101.5pt;height:84.2pt;z-index:-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11040" behindDoc="1" locked="0" layoutInCell="1" allowOverlap="1" wp14:anchorId="7140D415" wp14:editId="5F150C07">
                <wp:simplePos x="0" y="0"/>
                <wp:positionH relativeFrom="column">
                  <wp:posOffset>6704965</wp:posOffset>
                </wp:positionH>
                <wp:positionV relativeFrom="paragraph">
                  <wp:posOffset>2286000</wp:posOffset>
                </wp:positionV>
                <wp:extent cx="1289050" cy="1069340"/>
                <wp:effectExtent l="19050" t="19050" r="25400" b="16510"/>
                <wp:wrapNone/>
                <wp:docPr id="1070" name="AutoShape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17B9B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803750">
                              <w:rPr>
                                <w:b/>
                                <w:bCs/>
                                <w:color w:val="FFC000"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40D415" id="AutoShape 1472" o:spid="_x0000_s1113" style="position:absolute;margin-left:527.95pt;margin-top:180pt;width:101.5pt;height:84.2pt;z-index:-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" filled="f" strokecolor="#ffc000" strokeweight="2.25pt">
                <v:textbox>
                  <w:txbxContent>
                    <w:p w:rsidR="00FA54BF" w:rsidRPr="006C6FD4" w:rsidRDefault="00FA54BF" w:rsidP="00217B9B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803750">
                        <w:rPr>
                          <w:b/>
                          <w:bCs/>
                          <w:color w:val="FFC000"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28480" behindDoc="0" locked="0" layoutInCell="1" allowOverlap="1" wp14:anchorId="457B4D9F" wp14:editId="265DA7E0">
                <wp:simplePos x="0" y="0"/>
                <wp:positionH relativeFrom="column">
                  <wp:posOffset>4010660</wp:posOffset>
                </wp:positionH>
                <wp:positionV relativeFrom="paragraph">
                  <wp:posOffset>2286000</wp:posOffset>
                </wp:positionV>
                <wp:extent cx="1288415" cy="1069340"/>
                <wp:effectExtent l="10160" t="9525" r="6350" b="6985"/>
                <wp:wrapNone/>
                <wp:docPr id="1069" name="AutoShap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7B4D9F" id="AutoShape 1470" o:spid="_x0000_s1114" style="position:absolute;margin-left:315.8pt;margin-top:180pt;width:101.45pt;height:84.2pt;z-index:25102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99808" behindDoc="0" locked="0" layoutInCell="1" allowOverlap="1" wp14:anchorId="71FE116A" wp14:editId="3AEF15EE">
                <wp:simplePos x="0" y="0"/>
                <wp:positionH relativeFrom="column">
                  <wp:posOffset>18415</wp:posOffset>
                </wp:positionH>
                <wp:positionV relativeFrom="paragraph">
                  <wp:posOffset>2286000</wp:posOffset>
                </wp:positionV>
                <wp:extent cx="1288415" cy="1069340"/>
                <wp:effectExtent l="0" t="0" r="26035" b="16510"/>
                <wp:wrapNone/>
                <wp:docPr id="1068" name="AutoShape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FE116A" id="AutoShape 1467" o:spid="_x0000_s1115" style="position:absolute;margin-left:1.45pt;margin-top:180pt;width:101.45pt;height:84.2pt;z-index:25099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" fillcolor="white [3201]" strokecolor="red" strokeweight="2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34944" behindDoc="0" locked="0" layoutInCell="1" allowOverlap="1" wp14:anchorId="01292036" wp14:editId="21C55571">
                <wp:simplePos x="0" y="0"/>
                <wp:positionH relativeFrom="column">
                  <wp:posOffset>1365250</wp:posOffset>
                </wp:positionH>
                <wp:positionV relativeFrom="paragraph">
                  <wp:posOffset>2286000</wp:posOffset>
                </wp:positionV>
                <wp:extent cx="1289050" cy="1069340"/>
                <wp:effectExtent l="12700" t="9525" r="12700" b="6985"/>
                <wp:wrapNone/>
                <wp:docPr id="1067" name="AutoShape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292036" id="AutoShape 1468" o:spid="_x0000_s1116" style="position:absolute;margin-left:107.5pt;margin-top:180pt;width:101.5pt;height:84.2pt;z-index:25083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51520" behindDoc="0" locked="0" layoutInCell="1" allowOverlap="1" wp14:anchorId="2A6B8EC5" wp14:editId="7B50DBD0">
                <wp:simplePos x="0" y="0"/>
                <wp:positionH relativeFrom="column">
                  <wp:posOffset>6730365</wp:posOffset>
                </wp:positionH>
                <wp:positionV relativeFrom="paragraph">
                  <wp:posOffset>3107055</wp:posOffset>
                </wp:positionV>
                <wp:extent cx="1288415" cy="295275"/>
                <wp:effectExtent l="0" t="1905" r="1270" b="0"/>
                <wp:wrapNone/>
                <wp:docPr id="1066" name="Rectangle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6B8EC5" id="Rectangle 1499" o:spid="_x0000_s1117" style="position:absolute;margin-left:529.95pt;margin-top:244.65pt;width:101.45pt;height:23.25pt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/qg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35136" behindDoc="0" locked="0" layoutInCell="1" allowOverlap="1" wp14:anchorId="680DC49E" wp14:editId="733CC1FA">
                <wp:simplePos x="0" y="0"/>
                <wp:positionH relativeFrom="column">
                  <wp:posOffset>5382895</wp:posOffset>
                </wp:positionH>
                <wp:positionV relativeFrom="paragraph">
                  <wp:posOffset>3107055</wp:posOffset>
                </wp:positionV>
                <wp:extent cx="1289050" cy="295275"/>
                <wp:effectExtent l="1270" t="1905" r="0" b="0"/>
                <wp:wrapNone/>
                <wp:docPr id="1065" name="Rectangle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0DC49E" id="Rectangle 1498" o:spid="_x0000_s1118" style="position:absolute;margin-left:423.85pt;margin-top:244.65pt;width:101.5pt;height:23.25pt;z-index:25263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 wp14:anchorId="7CEA9930" wp14:editId="4F03D2ED">
                <wp:simplePos x="0" y="0"/>
                <wp:positionH relativeFrom="column">
                  <wp:posOffset>4036060</wp:posOffset>
                </wp:positionH>
                <wp:positionV relativeFrom="paragraph">
                  <wp:posOffset>3107055</wp:posOffset>
                </wp:positionV>
                <wp:extent cx="1289050" cy="295275"/>
                <wp:effectExtent l="0" t="1905" r="0" b="0"/>
                <wp:wrapNone/>
                <wp:docPr id="1064" name="Rectangle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EA9930" id="Rectangle 1497" o:spid="_x0000_s1119" style="position:absolute;margin-left:317.8pt;margin-top:244.65pt;width:101.5pt;height:23.25pt;z-index:2526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22848" behindDoc="0" locked="0" layoutInCell="1" allowOverlap="1" wp14:anchorId="60BFBE1D" wp14:editId="36ED4D94">
                <wp:simplePos x="0" y="0"/>
                <wp:positionH relativeFrom="column">
                  <wp:posOffset>2687320</wp:posOffset>
                </wp:positionH>
                <wp:positionV relativeFrom="paragraph">
                  <wp:posOffset>3107055</wp:posOffset>
                </wp:positionV>
                <wp:extent cx="1289050" cy="295275"/>
                <wp:effectExtent l="1270" t="1905" r="0" b="0"/>
                <wp:wrapNone/>
                <wp:docPr id="1063" name="Rectangle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FBE1D" id="Rectangle 1496" o:spid="_x0000_s1120" style="position:absolute;margin-left:211.6pt;margin-top:244.65pt;width:101.5pt;height:23.25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16704" behindDoc="0" locked="0" layoutInCell="1" allowOverlap="1" wp14:anchorId="48C607F3" wp14:editId="702BBF4E">
                <wp:simplePos x="0" y="0"/>
                <wp:positionH relativeFrom="column">
                  <wp:posOffset>1340485</wp:posOffset>
                </wp:positionH>
                <wp:positionV relativeFrom="paragraph">
                  <wp:posOffset>3107055</wp:posOffset>
                </wp:positionV>
                <wp:extent cx="1288415" cy="295275"/>
                <wp:effectExtent l="0" t="1905" r="0" b="0"/>
                <wp:wrapNone/>
                <wp:docPr id="1062" name="Rectangle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C607F3" id="Rectangle 1495" o:spid="_x0000_s1121" style="position:absolute;margin-left:105.55pt;margin-top:244.65pt;width:101.45pt;height:23.25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10560" behindDoc="0" locked="0" layoutInCell="1" allowOverlap="1" wp14:anchorId="5956FEDB" wp14:editId="797C0A92">
                <wp:simplePos x="0" y="0"/>
                <wp:positionH relativeFrom="column">
                  <wp:posOffset>-6350</wp:posOffset>
                </wp:positionH>
                <wp:positionV relativeFrom="paragraph">
                  <wp:posOffset>3107055</wp:posOffset>
                </wp:positionV>
                <wp:extent cx="1289050" cy="295275"/>
                <wp:effectExtent l="3175" t="1905" r="3175" b="0"/>
                <wp:wrapNone/>
                <wp:docPr id="1061" name="Rectangle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56FEDB" id="Rectangle 1494" o:spid="_x0000_s1122" style="position:absolute;margin-left:-.5pt;margin-top:244.65pt;width:101.5pt;height:23.25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03872" behindDoc="1" locked="0" layoutInCell="1" allowOverlap="1" wp14:anchorId="26AE7C46" wp14:editId="0EE25F60">
                <wp:simplePos x="0" y="0"/>
                <wp:positionH relativeFrom="column">
                  <wp:posOffset>8060690</wp:posOffset>
                </wp:positionH>
                <wp:positionV relativeFrom="paragraph">
                  <wp:posOffset>3402330</wp:posOffset>
                </wp:positionV>
                <wp:extent cx="1289050" cy="1069975"/>
                <wp:effectExtent l="12065" t="11430" r="13335" b="13970"/>
                <wp:wrapNone/>
                <wp:docPr id="1060" name="AutoShape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0A7070">
                            <w:pPr>
                              <w:jc w:val="right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AE7C46" id="AutoShape 1482" o:spid="_x0000_s1123" style="position:absolute;margin-left:634.7pt;margin-top:267.9pt;width:101.5pt;height:84.25pt;z-index:-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" filled="f" strokecolor="#899068" strokeweight=".5pt">
                <v:textbox>
                  <w:txbxContent>
                    <w:p w:rsidR="00FA54BF" w:rsidRPr="00F862F4" w:rsidRDefault="00FA54BF" w:rsidP="000A7070">
                      <w:pPr>
                        <w:jc w:val="right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04416" behindDoc="0" locked="0" layoutInCell="1" allowOverlap="1" wp14:anchorId="1D71A677" wp14:editId="2C0BECBD">
                <wp:simplePos x="0" y="0"/>
                <wp:positionH relativeFrom="column">
                  <wp:posOffset>6712585</wp:posOffset>
                </wp:positionH>
                <wp:positionV relativeFrom="paragraph">
                  <wp:posOffset>3402330</wp:posOffset>
                </wp:positionV>
                <wp:extent cx="1289050" cy="1069975"/>
                <wp:effectExtent l="6985" t="11430" r="8890" b="13970"/>
                <wp:wrapNone/>
                <wp:docPr id="1059" name="AutoShape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71A677" id="AutoShape 1481" o:spid="_x0000_s1124" style="position:absolute;margin-left:528.55pt;margin-top:267.9pt;width:101.5pt;height:84.25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 wp14:anchorId="6085C967" wp14:editId="078C5DD9">
                <wp:simplePos x="0" y="0"/>
                <wp:positionH relativeFrom="column">
                  <wp:posOffset>19685</wp:posOffset>
                </wp:positionH>
                <wp:positionV relativeFrom="paragraph">
                  <wp:posOffset>3402330</wp:posOffset>
                </wp:positionV>
                <wp:extent cx="1288415" cy="1069340"/>
                <wp:effectExtent l="10160" t="11430" r="6350" b="5080"/>
                <wp:wrapNone/>
                <wp:docPr id="1058" name="AutoShape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85C967" id="AutoShape 1474" o:spid="_x0000_s1125" style="position:absolute;margin-left:1.55pt;margin-top:267.9pt;width:101.45pt;height:84.2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98272" behindDoc="0" locked="0" layoutInCell="1" allowOverlap="1" wp14:anchorId="2EF8F0C0" wp14:editId="1F38C1F4">
                <wp:simplePos x="0" y="0"/>
                <wp:positionH relativeFrom="column">
                  <wp:posOffset>1366520</wp:posOffset>
                </wp:positionH>
                <wp:positionV relativeFrom="paragraph">
                  <wp:posOffset>3402330</wp:posOffset>
                </wp:positionV>
                <wp:extent cx="1289050" cy="1069340"/>
                <wp:effectExtent l="13970" t="11430" r="11430" b="5080"/>
                <wp:wrapNone/>
                <wp:docPr id="1057" name="AutoShape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F8F0C0" id="AutoShape 1475" o:spid="_x0000_s1126" style="position:absolute;margin-left:107.6pt;margin-top:267.9pt;width:101.5pt;height:84.2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70976" behindDoc="0" locked="0" layoutInCell="1" allowOverlap="1" wp14:anchorId="5F757D10" wp14:editId="394BBD55">
                <wp:simplePos x="0" y="0"/>
                <wp:positionH relativeFrom="column">
                  <wp:posOffset>1340485</wp:posOffset>
                </wp:positionH>
                <wp:positionV relativeFrom="paragraph">
                  <wp:posOffset>4223385</wp:posOffset>
                </wp:positionV>
                <wp:extent cx="1339215" cy="295275"/>
                <wp:effectExtent l="0" t="3810" r="0" b="0"/>
                <wp:wrapNone/>
                <wp:docPr id="1056" name="Rectangle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92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757D10" id="Rectangle 1502" o:spid="_x0000_s1127" style="position:absolute;margin-left:105.55pt;margin-top:332.55pt;width:105.45pt;height:23.25pt;z-index:25267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fDdvgIAAL8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89408" behindDoc="0" locked="0" layoutInCell="1" allowOverlap="1" wp14:anchorId="29AB3CA6" wp14:editId="29426CD2">
                <wp:simplePos x="0" y="0"/>
                <wp:positionH relativeFrom="column">
                  <wp:posOffset>8077200</wp:posOffset>
                </wp:positionH>
                <wp:positionV relativeFrom="paragraph">
                  <wp:posOffset>4223385</wp:posOffset>
                </wp:positionV>
                <wp:extent cx="1289050" cy="295275"/>
                <wp:effectExtent l="0" t="3810" r="0" b="0"/>
                <wp:wrapNone/>
                <wp:docPr id="1055" name="Rectangle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A86B3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8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AB3CA6" id="Rectangle 1506" o:spid="_x0000_s1128" style="position:absolute;margin-left:636pt;margin-top:332.55pt;width:101.5pt;height:23.25pt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" filled="f" stroked="f" strokecolor="#899068" strokeweight=".5pt">
                <v:textbox>
                  <w:txbxContent>
                    <w:p w:rsidR="00FA54BF" w:rsidRPr="00575ED3" w:rsidRDefault="00FA54BF" w:rsidP="00A86B3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8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83264" behindDoc="0" locked="0" layoutInCell="1" allowOverlap="1" wp14:anchorId="745576D3" wp14:editId="0DBC61E2">
                <wp:simplePos x="0" y="0"/>
                <wp:positionH relativeFrom="column">
                  <wp:posOffset>6730365</wp:posOffset>
                </wp:positionH>
                <wp:positionV relativeFrom="paragraph">
                  <wp:posOffset>4223385</wp:posOffset>
                </wp:positionV>
                <wp:extent cx="1288415" cy="295275"/>
                <wp:effectExtent l="0" t="3810" r="1270" b="0"/>
                <wp:wrapNone/>
                <wp:docPr id="1054" name="Rectangle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A86B3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5576D3" id="Rectangle 1505" o:spid="_x0000_s1129" style="position:absolute;margin-left:529.95pt;margin-top:332.55pt;width:101.45pt;height:23.25pt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575ED3" w:rsidRDefault="00FA54BF" w:rsidP="00A86B3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677120" behindDoc="0" locked="0" layoutInCell="1" allowOverlap="1" wp14:anchorId="0F03DDDE" wp14:editId="22633B0F">
                <wp:simplePos x="0" y="0"/>
                <wp:positionH relativeFrom="column">
                  <wp:posOffset>4036060</wp:posOffset>
                </wp:positionH>
                <wp:positionV relativeFrom="paragraph">
                  <wp:posOffset>4223385</wp:posOffset>
                </wp:positionV>
                <wp:extent cx="1289050" cy="295275"/>
                <wp:effectExtent l="0" t="3810" r="0" b="0"/>
                <wp:wrapNone/>
                <wp:docPr id="1053" name="Rectangle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A86B3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80375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03DDDE" id="Rectangle 1504" o:spid="_x0000_s1130" style="position:absolute;margin-left:317.8pt;margin-top:332.55pt;width:101.5pt;height:23.25pt;z-index: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" filled="f" stroked="f" strokecolor="#899068" strokeweight=".5pt">
                <v:textbox>
                  <w:txbxContent>
                    <w:p w:rsidR="00FA54BF" w:rsidRPr="00575ED3" w:rsidRDefault="00FA54BF" w:rsidP="00A86B3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80375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34272" behindDoc="0" locked="0" layoutInCell="1" allowOverlap="1" wp14:anchorId="53DD64C5" wp14:editId="6F6FCDDA">
                <wp:simplePos x="0" y="0"/>
                <wp:positionH relativeFrom="column">
                  <wp:posOffset>5382895</wp:posOffset>
                </wp:positionH>
                <wp:positionV relativeFrom="paragraph">
                  <wp:posOffset>4223385</wp:posOffset>
                </wp:positionV>
                <wp:extent cx="1289050" cy="295275"/>
                <wp:effectExtent l="1270" t="3810" r="0" b="0"/>
                <wp:wrapNone/>
                <wp:docPr id="1052" name="Rectangle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A86B3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80375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D64C5" id="Rectangle 1507" o:spid="_x0000_s1131" style="position:absolute;margin-left:423.85pt;margin-top:332.55pt;width:101.5pt;height:23.25pt;z-index:25093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" filled="f" stroked="f" strokecolor="#899068" strokeweight=".5pt">
                <v:textbox>
                  <w:txbxContent>
                    <w:p w:rsidR="00FA54BF" w:rsidRPr="00575ED3" w:rsidRDefault="00FA54BF" w:rsidP="00A86B3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80375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27296" behindDoc="0" locked="0" layoutInCell="1" allowOverlap="1" wp14:anchorId="2F3920CD" wp14:editId="3DAC3502">
                <wp:simplePos x="0" y="0"/>
                <wp:positionH relativeFrom="column">
                  <wp:posOffset>8077200</wp:posOffset>
                </wp:positionH>
                <wp:positionV relativeFrom="paragraph">
                  <wp:posOffset>53340</wp:posOffset>
                </wp:positionV>
                <wp:extent cx="1289685" cy="1068705"/>
                <wp:effectExtent l="0" t="0" r="24765" b="17145"/>
                <wp:wrapNone/>
                <wp:docPr id="1050" name="AutoShape 1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F3920CD" id="AutoShape 1459" o:spid="_x0000_s1132" style="position:absolute;margin-left:636pt;margin-top:4.2pt;width:101.55pt;height:84.15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" fillcolor="white [3201]" strokecolor="#899068" strokeweight=".5pt">
                <v:shadow color="#868686"/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88544" behindDoc="0" locked="0" layoutInCell="1" allowOverlap="1" wp14:anchorId="127A7415" wp14:editId="7EC401BF">
                <wp:simplePos x="0" y="0"/>
                <wp:positionH relativeFrom="column">
                  <wp:posOffset>8077200</wp:posOffset>
                </wp:positionH>
                <wp:positionV relativeFrom="paragraph">
                  <wp:posOffset>1157605</wp:posOffset>
                </wp:positionV>
                <wp:extent cx="1289685" cy="1069340"/>
                <wp:effectExtent l="9525" t="5080" r="5715" b="11430"/>
                <wp:wrapNone/>
                <wp:docPr id="1041" name="AutoShape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7A7415" id="AutoShape 1466" o:spid="_x0000_s1133" style="position:absolute;margin-left:636pt;margin-top:91.15pt;width:101.55pt;height:84.2pt;z-index:25098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77280" behindDoc="0" locked="0" layoutInCell="1" allowOverlap="1" wp14:anchorId="4083FE76" wp14:editId="22C5DB4C">
                <wp:simplePos x="0" y="0"/>
                <wp:positionH relativeFrom="column">
                  <wp:posOffset>6729730</wp:posOffset>
                </wp:positionH>
                <wp:positionV relativeFrom="paragraph">
                  <wp:posOffset>1157605</wp:posOffset>
                </wp:positionV>
                <wp:extent cx="1289050" cy="1069340"/>
                <wp:effectExtent l="5080" t="5080" r="10795" b="11430"/>
                <wp:wrapNone/>
                <wp:docPr id="1040" name="AutoShape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83FE76" id="AutoShape 1465" o:spid="_x0000_s1134" style="position:absolute;margin-left:529.9pt;margin-top:91.15pt;width:101.5pt;height:84.2pt;z-index:25097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46560" behindDoc="0" locked="0" layoutInCell="1" allowOverlap="1" wp14:anchorId="1B7AB1B4" wp14:editId="4CFFF79E">
                <wp:simplePos x="0" y="0"/>
                <wp:positionH relativeFrom="column">
                  <wp:posOffset>2688590</wp:posOffset>
                </wp:positionH>
                <wp:positionV relativeFrom="paragraph">
                  <wp:posOffset>1157605</wp:posOffset>
                </wp:positionV>
                <wp:extent cx="1289050" cy="1069340"/>
                <wp:effectExtent l="12065" t="5080" r="13335" b="11430"/>
                <wp:wrapNone/>
                <wp:docPr id="1039" name="AutoShape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7AB1B4" id="AutoShape 1462" o:spid="_x0000_s1135" style="position:absolute;margin-left:211.7pt;margin-top:91.15pt;width:101.5pt;height:84.2pt;z-index:25094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16032" behindDoc="0" locked="0" layoutInCell="1" allowOverlap="1" wp14:anchorId="12CB4F34" wp14:editId="1CAA3976">
                <wp:simplePos x="0" y="0"/>
                <wp:positionH relativeFrom="column">
                  <wp:posOffset>8076565</wp:posOffset>
                </wp:positionH>
                <wp:positionV relativeFrom="paragraph">
                  <wp:posOffset>862330</wp:posOffset>
                </wp:positionV>
                <wp:extent cx="1289685" cy="295275"/>
                <wp:effectExtent l="0" t="0" r="0" b="4445"/>
                <wp:wrapNone/>
                <wp:docPr id="1038" name="Rectangle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5165C1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  <w:p w:rsidR="00FA54BF" w:rsidRPr="005165C1" w:rsidRDefault="00FA54BF" w:rsidP="005165C1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CB4F34" id="Rectangle 1486" o:spid="_x0000_s1136" style="position:absolute;margin-left:635.95pt;margin-top:67.9pt;width:101.55pt;height:23.25pt;z-index: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" filled="f" stroked="f" strokecolor="#899068" strokeweight=".5pt">
                <v:textbox>
                  <w:txbxContent>
                    <w:p w:rsidR="00FA54BF" w:rsidRPr="003432EA" w:rsidRDefault="00FA54BF" w:rsidP="005165C1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  <w:p w:rsidR="00FA54BF" w:rsidRPr="005165C1" w:rsidRDefault="00FA54BF" w:rsidP="005165C1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62944" behindDoc="0" locked="0" layoutInCell="1" allowOverlap="1" wp14:anchorId="496B26DA" wp14:editId="2EBE61DF">
                <wp:simplePos x="0" y="0"/>
                <wp:positionH relativeFrom="column">
                  <wp:posOffset>4044315</wp:posOffset>
                </wp:positionH>
                <wp:positionV relativeFrom="paragraph">
                  <wp:posOffset>1169670</wp:posOffset>
                </wp:positionV>
                <wp:extent cx="1288415" cy="1069340"/>
                <wp:effectExtent l="5715" t="7620" r="10795" b="8890"/>
                <wp:wrapNone/>
                <wp:docPr id="1036" name="AutoShape 1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6B26DA" id="AutoShape 1463" o:spid="_x0000_s1137" style="position:absolute;margin-left:318.45pt;margin-top:92.1pt;width:101.45pt;height:84.2pt;z-index:25096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:rsidR="00A86B33" w:rsidRDefault="00341E9C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06144" behindDoc="0" locked="0" layoutInCell="1" allowOverlap="1" wp14:anchorId="58BD7855" wp14:editId="77BE4A4A">
                <wp:simplePos x="0" y="0"/>
                <wp:positionH relativeFrom="column">
                  <wp:posOffset>1733550</wp:posOffset>
                </wp:positionH>
                <wp:positionV relativeFrom="paragraph">
                  <wp:posOffset>59055</wp:posOffset>
                </wp:positionV>
                <wp:extent cx="3762375" cy="800100"/>
                <wp:effectExtent l="0" t="0" r="0" b="0"/>
                <wp:wrapNone/>
                <wp:docPr id="1018" name="Rectangle 2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6237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1E9C" w:rsidRDefault="00FA54BF" w:rsidP="00341E9C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 xml:space="preserve">                       8-9 </w:t>
                            </w:r>
                            <w:r w:rsidRPr="00341E9C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>ทำบุญวันมาฆบูชา</w:t>
                            </w:r>
                          </w:p>
                          <w:p w:rsidR="00FA54BF" w:rsidRPr="00283E1F" w:rsidRDefault="00FA54BF" w:rsidP="00341E9C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                     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</w:rPr>
                              <w:t xml:space="preserve">8-9 </w:t>
                            </w:r>
                            <w:proofErr w:type="spellStart"/>
                            <w:r w:rsidRPr="00341E9C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</w:rPr>
                              <w:t>Magha</w:t>
                            </w:r>
                            <w:proofErr w:type="spellEnd"/>
                            <w:r w:rsidRPr="00341E9C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</w:rPr>
                              <w:t xml:space="preserve"> </w:t>
                            </w:r>
                            <w:proofErr w:type="gramStart"/>
                            <w:r w:rsidRPr="00341E9C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</w:rPr>
                              <w:t>Puja  Ceremony</w:t>
                            </w:r>
                            <w:proofErr w:type="gramEnd"/>
                          </w:p>
                          <w:p w:rsidR="00FA54BF" w:rsidRPr="00E32D03" w:rsidRDefault="00FA54BF" w:rsidP="00E32D0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8"/>
                                <w:szCs w:val="48"/>
                                <w:rtl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BD7855" id="Rectangle 2991" o:spid="_x0000_s1138" style="position:absolute;margin-left:136.5pt;margin-top:4.65pt;width:296.25pt;height:63pt;z-index:25280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341E9C" w:rsidRDefault="00FA54BF" w:rsidP="00341E9C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 xml:space="preserve">                       8-9 </w:t>
                      </w:r>
                      <w:r w:rsidRPr="00341E9C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>ทำบุญวันมาฆบูชา</w:t>
                      </w:r>
                    </w:p>
                    <w:p w:rsidR="00FA54BF" w:rsidRPr="00283E1F" w:rsidRDefault="00FA54BF" w:rsidP="00341E9C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                     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</w:rPr>
                        <w:t xml:space="preserve">8-9 </w:t>
                      </w:r>
                      <w:proofErr w:type="spellStart"/>
                      <w:r w:rsidRPr="00341E9C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</w:rPr>
                        <w:t>Magha</w:t>
                      </w:r>
                      <w:proofErr w:type="spellEnd"/>
                      <w:r w:rsidRPr="00341E9C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</w:rPr>
                        <w:t xml:space="preserve"> </w:t>
                      </w:r>
                      <w:proofErr w:type="gramStart"/>
                      <w:r w:rsidRPr="00341E9C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</w:rPr>
                        <w:t>Puja  Ceremony</w:t>
                      </w:r>
                      <w:proofErr w:type="gramEnd"/>
                    </w:p>
                    <w:p w:rsidR="00FA54BF" w:rsidRPr="00E32D03" w:rsidRDefault="00FA54BF" w:rsidP="00E32D0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8"/>
                          <w:szCs w:val="48"/>
                          <w:rtl/>
                          <w:cs/>
                          <w:lang w:bidi="th-TH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A86B33" w:rsidRDefault="00974D46" w:rsidP="00A86B33">
      <w:r>
        <w:rPr>
          <w:noProof/>
          <w:lang w:bidi="th-TH"/>
        </w:rPr>
        <w:drawing>
          <wp:anchor distT="0" distB="0" distL="114300" distR="114300" simplePos="0" relativeHeight="252819456" behindDoc="0" locked="0" layoutInCell="1" allowOverlap="1" wp14:anchorId="41E821DC" wp14:editId="0167C40D">
            <wp:simplePos x="0" y="0"/>
            <wp:positionH relativeFrom="column">
              <wp:posOffset>2698115</wp:posOffset>
            </wp:positionH>
            <wp:positionV relativeFrom="paragraph">
              <wp:posOffset>125730</wp:posOffset>
            </wp:positionV>
            <wp:extent cx="252095" cy="252095"/>
            <wp:effectExtent l="19050" t="0" r="0" b="0"/>
            <wp:wrapThrough wrapText="bothSides">
              <wp:wrapPolygon edited="0">
                <wp:start x="-1632" y="0"/>
                <wp:lineTo x="-1632" y="19587"/>
                <wp:lineTo x="21219" y="19587"/>
                <wp:lineTo x="21219" y="0"/>
                <wp:lineTo x="-1632" y="0"/>
              </wp:wrapPolygon>
            </wp:wrapThrough>
            <wp:docPr id="58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6B33" w:rsidRDefault="00A86B33" w:rsidP="00A86B33"/>
    <w:p w:rsidR="00A86B33" w:rsidRDefault="00A86B33" w:rsidP="00A86B33"/>
    <w:p w:rsidR="00A86B33" w:rsidRDefault="00A86B33" w:rsidP="00A86B33"/>
    <w:p w:rsidR="00A86B33" w:rsidRDefault="00A86B33" w:rsidP="00A86B33"/>
    <w:p w:rsidR="00A86B33" w:rsidRDefault="00991DCF" w:rsidP="00A86B33">
      <w:r>
        <w:rPr>
          <w:noProof/>
          <w:lang w:bidi="th-TH"/>
        </w:rPr>
        <w:drawing>
          <wp:anchor distT="0" distB="0" distL="114300" distR="114300" simplePos="0" relativeHeight="253169664" behindDoc="0" locked="0" layoutInCell="1" allowOverlap="1" wp14:anchorId="34E582F4" wp14:editId="63DD99B0">
            <wp:simplePos x="0" y="0"/>
            <wp:positionH relativeFrom="column">
              <wp:posOffset>6781165</wp:posOffset>
            </wp:positionH>
            <wp:positionV relativeFrom="paragraph">
              <wp:posOffset>105410</wp:posOffset>
            </wp:positionV>
            <wp:extent cx="466725" cy="549910"/>
            <wp:effectExtent l="76200" t="76200" r="85725" b="78740"/>
            <wp:wrapThrough wrapText="bothSides">
              <wp:wrapPolygon edited="0">
                <wp:start x="6171" y="-2993"/>
                <wp:lineTo x="0" y="-1497"/>
                <wp:lineTo x="0" y="10476"/>
                <wp:lineTo x="-3527" y="10476"/>
                <wp:lineTo x="-3527" y="23945"/>
                <wp:lineTo x="24686" y="23945"/>
                <wp:lineTo x="24686" y="22448"/>
                <wp:lineTo x="21159" y="11224"/>
                <wp:lineTo x="21159" y="10476"/>
                <wp:lineTo x="14106" y="-2993"/>
                <wp:lineTo x="6171" y="-2993"/>
              </wp:wrapPolygon>
            </wp:wrapThrough>
            <wp:docPr id="1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4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71744" behindDoc="0" locked="0" layoutInCell="1" allowOverlap="1" wp14:anchorId="475DF27B" wp14:editId="7A2C2C4D">
                <wp:simplePos x="0" y="0"/>
                <wp:positionH relativeFrom="column">
                  <wp:posOffset>1352550</wp:posOffset>
                </wp:positionH>
                <wp:positionV relativeFrom="paragraph">
                  <wp:posOffset>80645</wp:posOffset>
                </wp:positionV>
                <wp:extent cx="1289050" cy="1068705"/>
                <wp:effectExtent l="0" t="0" r="25400" b="17145"/>
                <wp:wrapNone/>
                <wp:docPr id="1032" name="AutoShape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5DF27B" id="AutoShape 1461" o:spid="_x0000_s1139" style="position:absolute;margin-left:106.5pt;margin-top:6.35pt;width:101.5pt;height:84.15pt;z-index:25027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" fillcolor="white [3201]" strokecolor="#899068" strokeweight=".5pt">
                <v:shadow color="#868686"/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:rsidR="00A86B33" w:rsidRDefault="002D26B7" w:rsidP="00A86B33">
      <w:r>
        <w:rPr>
          <w:noProof/>
          <w:lang w:bidi="th-TH"/>
        </w:rPr>
        <w:drawing>
          <wp:anchor distT="0" distB="0" distL="114300" distR="114300" simplePos="0" relativeHeight="252321792" behindDoc="1" locked="0" layoutInCell="1" allowOverlap="1" wp14:anchorId="0E4D09AD" wp14:editId="3C78FA01">
            <wp:simplePos x="0" y="0"/>
            <wp:positionH relativeFrom="column">
              <wp:posOffset>1321435</wp:posOffset>
            </wp:positionH>
            <wp:positionV relativeFrom="paragraph">
              <wp:posOffset>112395</wp:posOffset>
            </wp:positionV>
            <wp:extent cx="409575" cy="554355"/>
            <wp:effectExtent l="19050" t="0" r="9525" b="0"/>
            <wp:wrapNone/>
            <wp:docPr id="116" name="Picture 4" descr="C:\Users\piangdin\Pictures\Buddh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554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6B33" w:rsidRDefault="00A86B33" w:rsidP="00A86B33"/>
    <w:p w:rsidR="00A86B33" w:rsidRDefault="00A86B33" w:rsidP="00A86B33">
      <w:pPr>
        <w:jc w:val="center"/>
      </w:pPr>
    </w:p>
    <w:p w:rsidR="00A86B33" w:rsidRDefault="00A86B33" w:rsidP="00A86B33">
      <w:pPr>
        <w:rPr>
          <w:cs/>
          <w:lang w:bidi="th-TH"/>
        </w:rPr>
      </w:pPr>
    </w:p>
    <w:p w:rsidR="00A86B33" w:rsidRDefault="007312F7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23840" behindDoc="0" locked="0" layoutInCell="1" allowOverlap="1" wp14:anchorId="0BE4158F" wp14:editId="481BCE1D">
                <wp:simplePos x="0" y="0"/>
                <wp:positionH relativeFrom="column">
                  <wp:posOffset>2679700</wp:posOffset>
                </wp:positionH>
                <wp:positionV relativeFrom="paragraph">
                  <wp:posOffset>122555</wp:posOffset>
                </wp:positionV>
                <wp:extent cx="1289050" cy="295275"/>
                <wp:effectExtent l="3175" t="0" r="3175" b="1270"/>
                <wp:wrapNone/>
                <wp:docPr id="1030" name="Rectangle 3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A86B3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5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E4158F" id="Rectangle 3045" o:spid="_x0000_s1140" style="position:absolute;margin-left:211pt;margin-top:9.65pt;width:101.5pt;height:23.25pt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575ED3" w:rsidRDefault="00FA54BF" w:rsidP="00A86B3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5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A86B33" w:rsidP="00A86B33"/>
    <w:p w:rsidR="00A86B33" w:rsidRDefault="004D5F51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96384" behindDoc="0" locked="0" layoutInCell="1" allowOverlap="1" wp14:anchorId="0D7E51F5" wp14:editId="421ACF8A">
                <wp:simplePos x="0" y="0"/>
                <wp:positionH relativeFrom="column">
                  <wp:posOffset>3988435</wp:posOffset>
                </wp:positionH>
                <wp:positionV relativeFrom="paragraph">
                  <wp:posOffset>86360</wp:posOffset>
                </wp:positionV>
                <wp:extent cx="1365885" cy="276225"/>
                <wp:effectExtent l="0" t="0" r="0" b="9525"/>
                <wp:wrapNone/>
                <wp:docPr id="1029" name="Rectangle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36588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A86B33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4D5F51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Lincoln's Birthday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7E51F5" id="Rectangle 1522" o:spid="_x0000_s1141" style="position:absolute;margin-left:314.05pt;margin-top:6.8pt;width:107.55pt;height:21.75pt;flip:y;z-index:25089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" filled="f" stroked="f" strokecolor="#899068" strokeweight=".5pt">
                <v:textbox>
                  <w:txbxContent>
                    <w:p w:rsidR="00FA54BF" w:rsidRPr="001C6235" w:rsidRDefault="00FA54BF" w:rsidP="00A86B33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 w:rsidRPr="004D5F51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Lincoln's Birthday</w:t>
                      </w:r>
                    </w:p>
                  </w:txbxContent>
                </v:textbox>
              </v:rect>
            </w:pict>
          </mc:Fallback>
        </mc:AlternateContent>
      </w:r>
      <w:r w:rsidR="00594F4A">
        <w:rPr>
          <w:noProof/>
          <w:lang w:bidi="th-TH"/>
        </w:rPr>
        <w:drawing>
          <wp:anchor distT="0" distB="0" distL="114300" distR="114300" simplePos="0" relativeHeight="253164544" behindDoc="1" locked="0" layoutInCell="1" allowOverlap="1" wp14:anchorId="0FE01225" wp14:editId="2224D954">
            <wp:simplePos x="0" y="0"/>
            <wp:positionH relativeFrom="column">
              <wp:posOffset>6762750</wp:posOffset>
            </wp:positionH>
            <wp:positionV relativeFrom="paragraph">
              <wp:posOffset>105410</wp:posOffset>
            </wp:positionV>
            <wp:extent cx="463550" cy="546501"/>
            <wp:effectExtent l="76200" t="76200" r="69850" b="82550"/>
            <wp:wrapNone/>
            <wp:docPr id="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546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73792" behindDoc="1" locked="0" layoutInCell="1" allowOverlap="1" wp14:anchorId="7AB234B8" wp14:editId="219D6271">
                <wp:simplePos x="0" y="0"/>
                <wp:positionH relativeFrom="column">
                  <wp:posOffset>2713990</wp:posOffset>
                </wp:positionH>
                <wp:positionV relativeFrom="paragraph">
                  <wp:posOffset>122555</wp:posOffset>
                </wp:positionV>
                <wp:extent cx="1242695" cy="1030605"/>
                <wp:effectExtent l="0" t="0" r="14605" b="17145"/>
                <wp:wrapNone/>
                <wp:docPr id="1028" name="AutoShape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695" cy="10306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B234B8" id="AutoShape 1469" o:spid="_x0000_s1142" style="position:absolute;margin-left:213.7pt;margin-top:9.65pt;width:97.85pt;height:81.15pt;z-index:-25304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" fillcolor="white [3201]" strokecolor="#899068" strokeweight=".5pt">
                <v:shadow color="#868686"/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37312" behindDoc="0" locked="0" layoutInCell="1" allowOverlap="1" wp14:anchorId="2DD65C99" wp14:editId="13AB215E">
                <wp:simplePos x="0" y="0"/>
                <wp:positionH relativeFrom="column">
                  <wp:posOffset>5363210</wp:posOffset>
                </wp:positionH>
                <wp:positionV relativeFrom="paragraph">
                  <wp:posOffset>122555</wp:posOffset>
                </wp:positionV>
                <wp:extent cx="1289050" cy="1069340"/>
                <wp:effectExtent l="10160" t="8255" r="5715" b="8255"/>
                <wp:wrapNone/>
                <wp:docPr id="1027" name="AutoShape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D65C99" id="AutoShape 1471" o:spid="_x0000_s1143" style="position:absolute;margin-left:422.3pt;margin-top:9.65pt;width:101.5pt;height:84.2pt;z-index:25063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</w:p>
    <w:p w:rsidR="00A86B33" w:rsidRDefault="00A86B33" w:rsidP="00A86B33"/>
    <w:p w:rsidR="00A86B33" w:rsidRDefault="00A86B33" w:rsidP="00A86B33"/>
    <w:p w:rsidR="00A86B33" w:rsidRDefault="00594F4A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66592" behindDoc="0" locked="0" layoutInCell="1" allowOverlap="1" wp14:anchorId="272BC713" wp14:editId="5580F905">
                <wp:simplePos x="0" y="0"/>
                <wp:positionH relativeFrom="column">
                  <wp:posOffset>6762115</wp:posOffset>
                </wp:positionH>
                <wp:positionV relativeFrom="paragraph">
                  <wp:posOffset>107950</wp:posOffset>
                </wp:positionV>
                <wp:extent cx="473710" cy="440690"/>
                <wp:effectExtent l="0" t="0" r="0" b="0"/>
                <wp:wrapNone/>
                <wp:docPr id="1021" name="Rectangle 3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E226B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2BC713" id="Rectangle 3081" o:spid="_x0000_s1144" style="position:absolute;margin-left:532.45pt;margin-top:8.5pt;width:37.3pt;height:34.7pt;z-index:2531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E226B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A86B33" w:rsidRDefault="00494C81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18624" behindDoc="0" locked="0" layoutInCell="1" allowOverlap="1" wp14:anchorId="2493BAAE" wp14:editId="526D6B15">
                <wp:simplePos x="0" y="0"/>
                <wp:positionH relativeFrom="column">
                  <wp:posOffset>6546850</wp:posOffset>
                </wp:positionH>
                <wp:positionV relativeFrom="paragraph">
                  <wp:posOffset>149860</wp:posOffset>
                </wp:positionV>
                <wp:extent cx="1421130" cy="295275"/>
                <wp:effectExtent l="0" t="0" r="0" b="9525"/>
                <wp:wrapNone/>
                <wp:docPr id="1034" name="Rectangle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113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6C7691" w:rsidRDefault="00FA54BF" w:rsidP="00A86B33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</w:pPr>
                            <w:proofErr w:type="spellStart"/>
                            <w:r w:rsidRPr="006C7691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>Magha</w:t>
                            </w:r>
                            <w:proofErr w:type="spellEnd"/>
                            <w:r w:rsidRPr="006C7691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 xml:space="preserve"> Puja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3BAAE" id="Rectangle 1520" o:spid="_x0000_s1145" style="position:absolute;margin-left:515.5pt;margin-top:11.8pt;width:111.9pt;height:23.25pt;z-index:25141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" filled="f" stroked="f" strokecolor="#899068" strokeweight=".5pt">
                <v:textbox>
                  <w:txbxContent>
                    <w:p w:rsidR="00FA54BF" w:rsidRPr="006C7691" w:rsidRDefault="00FA54BF" w:rsidP="00A86B33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</w:pPr>
                      <w:proofErr w:type="spellStart"/>
                      <w:r w:rsidRPr="006C7691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>Magha</w:t>
                      </w:r>
                      <w:proofErr w:type="spellEnd"/>
                      <w:r w:rsidRPr="006C7691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 xml:space="preserve"> Puja Day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7312F7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98240" behindDoc="0" locked="0" layoutInCell="1" allowOverlap="1" wp14:anchorId="4AB1D9DC" wp14:editId="23FFAB2F">
                <wp:simplePos x="0" y="0"/>
                <wp:positionH relativeFrom="column">
                  <wp:posOffset>8077200</wp:posOffset>
                </wp:positionH>
                <wp:positionV relativeFrom="paragraph">
                  <wp:posOffset>148590</wp:posOffset>
                </wp:positionV>
                <wp:extent cx="1289050" cy="295275"/>
                <wp:effectExtent l="0" t="0" r="0" b="3810"/>
                <wp:wrapNone/>
                <wp:docPr id="1026" name="Rectangle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B1D9DC" id="Rectangle 1500" o:spid="_x0000_s1146" style="position:absolute;margin-left:636pt;margin-top:11.7pt;width:101.5pt;height:23.25pt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A86B33" w:rsidP="00A86B33"/>
    <w:p w:rsidR="00A86B33" w:rsidRDefault="004D5F51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68736" behindDoc="0" locked="0" layoutInCell="1" allowOverlap="1" wp14:anchorId="5DAA12D6" wp14:editId="60A17B93">
                <wp:simplePos x="0" y="0"/>
                <wp:positionH relativeFrom="column">
                  <wp:posOffset>1361440</wp:posOffset>
                </wp:positionH>
                <wp:positionV relativeFrom="paragraph">
                  <wp:posOffset>82550</wp:posOffset>
                </wp:positionV>
                <wp:extent cx="1404620" cy="295275"/>
                <wp:effectExtent l="3175" t="0" r="1905" b="0"/>
                <wp:wrapNone/>
                <wp:docPr id="1022" name="Rectangle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462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A86B33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1C6235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President’s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AA12D6" id="Rectangle 1521" o:spid="_x0000_s1147" style="position:absolute;margin-left:107.2pt;margin-top:6.5pt;width:110.6pt;height:23.25pt;z-index:25086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" filled="f" stroked="f" strokecolor="#899068" strokeweight=".5pt">
                <v:textbox>
                  <w:txbxContent>
                    <w:p w:rsidR="00FA54BF" w:rsidRPr="001C6235" w:rsidRDefault="00FA54BF" w:rsidP="00A86B33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 w:rsidRPr="001C6235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President’s Day</w:t>
                      </w:r>
                    </w:p>
                  </w:txbxContent>
                </v:textbox>
              </v:rect>
            </w:pict>
          </mc:Fallback>
        </mc:AlternateContent>
      </w:r>
      <w:r w:rsidR="00594F4A">
        <w:rPr>
          <w:noProof/>
          <w:lang w:bidi="th-TH"/>
        </w:rPr>
        <w:drawing>
          <wp:anchor distT="0" distB="0" distL="114300" distR="114300" simplePos="0" relativeHeight="250163200" behindDoc="1" locked="0" layoutInCell="1" allowOverlap="1" wp14:anchorId="3C812DB5" wp14:editId="42C3446E">
            <wp:simplePos x="0" y="0"/>
            <wp:positionH relativeFrom="column">
              <wp:posOffset>8105775</wp:posOffset>
            </wp:positionH>
            <wp:positionV relativeFrom="paragraph">
              <wp:posOffset>135255</wp:posOffset>
            </wp:positionV>
            <wp:extent cx="437515" cy="516890"/>
            <wp:effectExtent l="0" t="0" r="635" b="0"/>
            <wp:wrapNone/>
            <wp:docPr id="1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5" cy="51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68672" behindDoc="1" locked="0" layoutInCell="1" allowOverlap="1" wp14:anchorId="58251B55" wp14:editId="229670E2">
                <wp:simplePos x="0" y="0"/>
                <wp:positionH relativeFrom="column">
                  <wp:posOffset>2702560</wp:posOffset>
                </wp:positionH>
                <wp:positionV relativeFrom="paragraph">
                  <wp:posOffset>130810</wp:posOffset>
                </wp:positionV>
                <wp:extent cx="1289050" cy="1069340"/>
                <wp:effectExtent l="0" t="0" r="25400" b="16510"/>
                <wp:wrapNone/>
                <wp:docPr id="1025" name="AutoShape 3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165C1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251B55" id="AutoShape 3040" o:spid="_x0000_s1148" style="position:absolute;margin-left:212.8pt;margin-top:10.3pt;width:101.5pt;height:84.2pt;z-index:-2530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" filled="f" strokecolor="#899068" strokeweight=".5pt">
                <v:textbox>
                  <w:txbxContent>
                    <w:p w:rsidR="00FA54BF" w:rsidRPr="005165C1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09248" behindDoc="0" locked="0" layoutInCell="1" allowOverlap="1" wp14:anchorId="00756240" wp14:editId="3246E40D">
                <wp:simplePos x="0" y="0"/>
                <wp:positionH relativeFrom="column">
                  <wp:posOffset>4037330</wp:posOffset>
                </wp:positionH>
                <wp:positionV relativeFrom="paragraph">
                  <wp:posOffset>145415</wp:posOffset>
                </wp:positionV>
                <wp:extent cx="1288415" cy="1069975"/>
                <wp:effectExtent l="8255" t="12065" r="8255" b="13335"/>
                <wp:wrapNone/>
                <wp:docPr id="1024" name="AutoShape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756240" id="AutoShape 1477" o:spid="_x0000_s1149" style="position:absolute;margin-left:317.9pt;margin-top:11.45pt;width:101.45pt;height:84.25pt;z-index:2531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17440" behindDoc="0" locked="0" layoutInCell="1" allowOverlap="1" wp14:anchorId="64A7A668" wp14:editId="0EA7C767">
                <wp:simplePos x="0" y="0"/>
                <wp:positionH relativeFrom="column">
                  <wp:posOffset>5363210</wp:posOffset>
                </wp:positionH>
                <wp:positionV relativeFrom="paragraph">
                  <wp:posOffset>146685</wp:posOffset>
                </wp:positionV>
                <wp:extent cx="1289050" cy="1069340"/>
                <wp:effectExtent l="10160" t="13335" r="5715" b="12700"/>
                <wp:wrapNone/>
                <wp:docPr id="1023" name="AutoShape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A7A668" id="AutoShape 1513" o:spid="_x0000_s1150" style="position:absolute;margin-left:422.3pt;margin-top:11.55pt;width:101.5pt;height:84.2pt;z-index:25311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</w:p>
    <w:p w:rsidR="00A86B33" w:rsidRDefault="00A86B33" w:rsidP="00A86B33"/>
    <w:p w:rsidR="00A86B33" w:rsidRDefault="00A86B33" w:rsidP="00A86B33"/>
    <w:p w:rsidR="00A86B33" w:rsidRDefault="00A86B33" w:rsidP="00A86B33"/>
    <w:p w:rsidR="00A86B33" w:rsidRDefault="00A86B33" w:rsidP="00A86B33"/>
    <w:p w:rsidR="00A86B33" w:rsidRDefault="007312F7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0544" behindDoc="0" locked="0" layoutInCell="1" allowOverlap="1" wp14:anchorId="565371B5" wp14:editId="5A3E18E0">
                <wp:simplePos x="0" y="0"/>
                <wp:positionH relativeFrom="column">
                  <wp:posOffset>-6350</wp:posOffset>
                </wp:positionH>
                <wp:positionV relativeFrom="paragraph">
                  <wp:posOffset>142240</wp:posOffset>
                </wp:positionV>
                <wp:extent cx="1346835" cy="295275"/>
                <wp:effectExtent l="3175" t="0" r="2540" b="635"/>
                <wp:wrapNone/>
                <wp:docPr id="1020" name="Rectangle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683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5371B5" id="Rectangle 1501" o:spid="_x0000_s1151" style="position:absolute;margin-left:-.5pt;margin-top:11.2pt;width:106.05pt;height:23.25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iAYvgIAAL8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7312F7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1568" behindDoc="0" locked="0" layoutInCell="1" allowOverlap="1" wp14:anchorId="1B4D2756" wp14:editId="79EADF89">
                <wp:simplePos x="0" y="0"/>
                <wp:positionH relativeFrom="column">
                  <wp:posOffset>2678430</wp:posOffset>
                </wp:positionH>
                <wp:positionV relativeFrom="paragraph">
                  <wp:posOffset>19685</wp:posOffset>
                </wp:positionV>
                <wp:extent cx="1323340" cy="295275"/>
                <wp:effectExtent l="0" t="0" r="0" b="9525"/>
                <wp:wrapNone/>
                <wp:docPr id="1019" name="Rectangle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334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D26B7" w:rsidRDefault="00FA54BF" w:rsidP="002D26B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4D2756" id="Rectangle 1503" o:spid="_x0000_s1152" style="position:absolute;margin-left:210.9pt;margin-top:1.55pt;width:104.2pt;height:23.25pt;z-index: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GhVvgIAAL8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" filled="f" stroked="f" strokecolor="#899068" strokeweight=".5pt">
                <v:textbox>
                  <w:txbxContent>
                    <w:p w:rsidR="00FA54BF" w:rsidRPr="002D26B7" w:rsidRDefault="00FA54BF" w:rsidP="002D26B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AE41ED" w:rsidP="00A86B33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487744" behindDoc="1" locked="0" layoutInCell="1" allowOverlap="1" wp14:anchorId="428E8E0B" wp14:editId="71EC1ED3">
                <wp:simplePos x="0" y="0"/>
                <wp:positionH relativeFrom="column">
                  <wp:posOffset>6724015</wp:posOffset>
                </wp:positionH>
                <wp:positionV relativeFrom="paragraph">
                  <wp:posOffset>155575</wp:posOffset>
                </wp:positionV>
                <wp:extent cx="1289050" cy="1069975"/>
                <wp:effectExtent l="0" t="0" r="25400" b="15875"/>
                <wp:wrapNone/>
                <wp:docPr id="1046" name="AutoShape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17B9B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8E8E0B" id="AutoShape 1479" o:spid="_x0000_s1153" style="position:absolute;margin-left:529.45pt;margin-top:12.25pt;width:101.5pt;height:84.25pt;z-index:-25182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" filled="f" strokecolor="#899068" strokeweight=".5pt">
                <v:textbox>
                  <w:txbxContent>
                    <w:p w:rsidR="00FA54BF" w:rsidRPr="00575ED3" w:rsidRDefault="00FA54BF" w:rsidP="00217B9B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</w:p>
    <w:p w:rsidR="00A86B33" w:rsidRDefault="00A54EBB" w:rsidP="00A86B33">
      <w:r>
        <w:rPr>
          <w:noProof/>
          <w:lang w:bidi="th-TH"/>
        </w:rPr>
        <w:drawing>
          <wp:anchor distT="0" distB="0" distL="114300" distR="114300" simplePos="0" relativeHeight="251551232" behindDoc="1" locked="0" layoutInCell="1" allowOverlap="1" wp14:anchorId="0A6774E6" wp14:editId="3DFC52ED">
            <wp:simplePos x="0" y="0"/>
            <wp:positionH relativeFrom="column">
              <wp:posOffset>6743700</wp:posOffset>
            </wp:positionH>
            <wp:positionV relativeFrom="paragraph">
              <wp:posOffset>19050</wp:posOffset>
            </wp:positionV>
            <wp:extent cx="435428" cy="513805"/>
            <wp:effectExtent l="0" t="0" r="3175" b="635"/>
            <wp:wrapNone/>
            <wp:docPr id="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428" cy="51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41ED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 wp14:anchorId="140630DB" wp14:editId="4C8D0478">
                <wp:simplePos x="0" y="0"/>
                <wp:positionH relativeFrom="column">
                  <wp:posOffset>5380990</wp:posOffset>
                </wp:positionH>
                <wp:positionV relativeFrom="paragraph">
                  <wp:posOffset>18415</wp:posOffset>
                </wp:positionV>
                <wp:extent cx="1289050" cy="1068705"/>
                <wp:effectExtent l="0" t="0" r="25400" b="17145"/>
                <wp:wrapNone/>
                <wp:docPr id="1051" name="AutoShape 1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0630DB" id="AutoShape 1458" o:spid="_x0000_s1154" style="position:absolute;margin-left:423.7pt;margin-top:1.45pt;width:101.5pt;height:84.15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" fillcolor="white [3201]" strokecolor="#899068" strokeweight=".5pt">
                <v:shadow color="#868686"/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 w:rsidR="00AE41ED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822592" behindDoc="0" locked="0" layoutInCell="1" allowOverlap="1" wp14:anchorId="58F1514D" wp14:editId="3CC8CB6B">
                <wp:simplePos x="0" y="0"/>
                <wp:positionH relativeFrom="column">
                  <wp:posOffset>4044950</wp:posOffset>
                </wp:positionH>
                <wp:positionV relativeFrom="paragraph">
                  <wp:posOffset>22860</wp:posOffset>
                </wp:positionV>
                <wp:extent cx="1289685" cy="1069975"/>
                <wp:effectExtent l="0" t="0" r="24765" b="15875"/>
                <wp:wrapNone/>
                <wp:docPr id="1080" name="AutoShape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F1514D" id="AutoShape 1480" o:spid="_x0000_s1155" style="position:absolute;margin-left:318.5pt;margin-top:1.8pt;width:101.55pt;height:84.25pt;z-index:25182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" filled="f" strokecolor="#899068" strokeweight=".5pt">
                <v:textbox>
                  <w:txbxContent>
                    <w:p w:rsidR="00FA54BF" w:rsidRPr="00575ED3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 w:rsidR="00AE41ED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 wp14:anchorId="7E30968B" wp14:editId="290C480F">
                <wp:simplePos x="0" y="0"/>
                <wp:positionH relativeFrom="column">
                  <wp:posOffset>1360170</wp:posOffset>
                </wp:positionH>
                <wp:positionV relativeFrom="paragraph">
                  <wp:posOffset>8890</wp:posOffset>
                </wp:positionV>
                <wp:extent cx="1288415" cy="1068705"/>
                <wp:effectExtent l="0" t="0" r="26035" b="17145"/>
                <wp:wrapNone/>
                <wp:docPr id="1048" name="AutoShape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30968B" id="AutoShape 1456" o:spid="_x0000_s1156" style="position:absolute;margin-left:107.1pt;margin-top:.7pt;width:101.45pt;height:84.15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 w:rsidR="00F37889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6688" behindDoc="0" locked="0" layoutInCell="1" allowOverlap="1" wp14:anchorId="57354123" wp14:editId="3110C5D1">
                <wp:simplePos x="0" y="0"/>
                <wp:positionH relativeFrom="column">
                  <wp:posOffset>2706370</wp:posOffset>
                </wp:positionH>
                <wp:positionV relativeFrom="paragraph">
                  <wp:posOffset>24130</wp:posOffset>
                </wp:positionV>
                <wp:extent cx="1289050" cy="1068705"/>
                <wp:effectExtent l="0" t="0" r="25400" b="17145"/>
                <wp:wrapNone/>
                <wp:docPr id="1049" name="AutoShape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354123" id="AutoShape 1457" o:spid="_x0000_s1157" style="position:absolute;margin-left:213.1pt;margin-top:1.9pt;width:101.5pt;height:84.15pt;z-index:2518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 w:rsidR="00F37889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4640" behindDoc="0" locked="0" layoutInCell="1" allowOverlap="1" wp14:anchorId="6B819E31" wp14:editId="669EB1A3">
                <wp:simplePos x="0" y="0"/>
                <wp:positionH relativeFrom="column">
                  <wp:posOffset>10160</wp:posOffset>
                </wp:positionH>
                <wp:positionV relativeFrom="paragraph">
                  <wp:posOffset>8890</wp:posOffset>
                </wp:positionV>
                <wp:extent cx="1289050" cy="1068705"/>
                <wp:effectExtent l="0" t="0" r="25400" b="17145"/>
                <wp:wrapNone/>
                <wp:docPr id="1047" name="AutoShape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A86B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  <w:lang w:bidi="th-TH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819E31" id="AutoShape 1455" o:spid="_x0000_s1158" style="position:absolute;margin-left:.8pt;margin-top:.7pt;width:101.5pt;height:84.15pt;z-index:2518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" filled="f" strokecolor="#899068" strokeweight=".5pt">
                <v:textbox>
                  <w:txbxContent>
                    <w:p w:rsidR="00FA54BF" w:rsidRPr="0075645C" w:rsidRDefault="00FA54BF" w:rsidP="00A86B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  <w:lang w:bidi="th-TH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</w:p>
    <w:p w:rsidR="00A86B33" w:rsidRDefault="00A86B33" w:rsidP="00A86B33"/>
    <w:p w:rsidR="00A86B33" w:rsidRDefault="00A86B33" w:rsidP="00A86B33"/>
    <w:p w:rsidR="00A86B33" w:rsidRDefault="00F34374" w:rsidP="00A86B33">
      <w:r>
        <w:rPr>
          <w:noProof/>
          <w:lang w:bidi="th-TH"/>
        </w:rPr>
        <w:drawing>
          <wp:anchor distT="0" distB="0" distL="114300" distR="114300" simplePos="0" relativeHeight="250275840" behindDoc="1" locked="0" layoutInCell="1" allowOverlap="1" wp14:anchorId="18A4F378" wp14:editId="0B1D110C">
            <wp:simplePos x="0" y="0"/>
            <wp:positionH relativeFrom="column">
              <wp:posOffset>-175260</wp:posOffset>
            </wp:positionH>
            <wp:positionV relativeFrom="paragraph">
              <wp:posOffset>154940</wp:posOffset>
            </wp:positionV>
            <wp:extent cx="882650" cy="876300"/>
            <wp:effectExtent l="3175" t="0" r="0" b="0"/>
            <wp:wrapNone/>
            <wp:docPr id="9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26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76D">
        <w:rPr>
          <w:noProof/>
          <w:lang w:bidi="th-TH"/>
        </w:rPr>
        <w:drawing>
          <wp:anchor distT="0" distB="0" distL="114300" distR="114300" simplePos="0" relativeHeight="250278912" behindDoc="1" locked="0" layoutInCell="1" allowOverlap="1" wp14:anchorId="7523B3A7" wp14:editId="75AFF3A4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12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76D">
        <w:rPr>
          <w:noProof/>
          <w:lang w:bidi="th-TH"/>
        </w:rPr>
        <w:drawing>
          <wp:anchor distT="0" distB="0" distL="114300" distR="114300" simplePos="0" relativeHeight="250277888" behindDoc="1" locked="0" layoutInCell="1" allowOverlap="1" wp14:anchorId="7A22E305" wp14:editId="276C2E2E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13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6B33" w:rsidRDefault="00F34374" w:rsidP="00A86B33">
      <w:r>
        <w:rPr>
          <w:noProof/>
          <w:lang w:bidi="th-TH"/>
        </w:rPr>
        <w:drawing>
          <wp:anchor distT="0" distB="0" distL="114300" distR="114300" simplePos="0" relativeHeight="250276864" behindDoc="1" locked="0" layoutInCell="1" allowOverlap="1" wp14:anchorId="7C345BD2" wp14:editId="7FB38192">
            <wp:simplePos x="0" y="0"/>
            <wp:positionH relativeFrom="column">
              <wp:posOffset>8423275</wp:posOffset>
            </wp:positionH>
            <wp:positionV relativeFrom="paragraph">
              <wp:posOffset>5715</wp:posOffset>
            </wp:positionV>
            <wp:extent cx="895350" cy="873760"/>
            <wp:effectExtent l="0" t="0" r="0" b="2540"/>
            <wp:wrapNone/>
            <wp:docPr id="8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7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6B33" w:rsidRDefault="00A54EBB" w:rsidP="00A86B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68320" behindDoc="0" locked="0" layoutInCell="1" allowOverlap="1" wp14:anchorId="247EA8AA" wp14:editId="2A194785">
                <wp:simplePos x="0" y="0"/>
                <wp:positionH relativeFrom="column">
                  <wp:posOffset>6697980</wp:posOffset>
                </wp:positionH>
                <wp:positionV relativeFrom="paragraph">
                  <wp:posOffset>16510</wp:posOffset>
                </wp:positionV>
                <wp:extent cx="1356360" cy="295275"/>
                <wp:effectExtent l="0" t="0" r="0" b="9525"/>
                <wp:wrapNone/>
                <wp:docPr id="1037" name="Rectangle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5165C1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 w:rsidRPr="00A54EB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  <w:p w:rsidR="00FA54BF" w:rsidRPr="005165C1" w:rsidRDefault="00FA54BF" w:rsidP="005165C1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7EA8AA" id="Rectangle 1485" o:spid="_x0000_s1159" style="position:absolute;margin-left:527.4pt;margin-top:1.3pt;width:106.8pt;height:23.25pt;z-index:2501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3432EA" w:rsidRDefault="00FA54BF" w:rsidP="005165C1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 w:rsidRPr="00A54EB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  <w:p w:rsidR="00FA54BF" w:rsidRPr="005165C1" w:rsidRDefault="00FA54BF" w:rsidP="005165C1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0375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59424" behindDoc="0" locked="0" layoutInCell="1" allowOverlap="1" wp14:anchorId="26D970EA" wp14:editId="7ECD924D">
                <wp:simplePos x="0" y="0"/>
                <wp:positionH relativeFrom="column">
                  <wp:posOffset>5364480</wp:posOffset>
                </wp:positionH>
                <wp:positionV relativeFrom="paragraph">
                  <wp:posOffset>31750</wp:posOffset>
                </wp:positionV>
                <wp:extent cx="1371600" cy="295275"/>
                <wp:effectExtent l="0" t="0" r="0" b="9525"/>
                <wp:wrapNone/>
                <wp:docPr id="1042" name="Rectangle 1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5165C1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 w:rsidRPr="0080375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  <w:p w:rsidR="00FA54BF" w:rsidRPr="005165C1" w:rsidRDefault="00FA54BF" w:rsidP="005165C1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D970EA" id="Rectangle 1489" o:spid="_x0000_s1160" style="position:absolute;margin-left:422.4pt;margin-top:2.5pt;width:108pt;height:23.25pt;z-index:25315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" filled="f" stroked="f" strokecolor="#899068" strokeweight=".5pt">
                <v:textbox>
                  <w:txbxContent>
                    <w:p w:rsidR="00FA54BF" w:rsidRPr="003432EA" w:rsidRDefault="00FA54BF" w:rsidP="005165C1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 w:rsidRPr="0080375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  <w:p w:rsidR="00FA54BF" w:rsidRPr="005165C1" w:rsidRDefault="00FA54BF" w:rsidP="005165C1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0375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63520" behindDoc="0" locked="0" layoutInCell="1" allowOverlap="1" wp14:anchorId="2F729740" wp14:editId="5A212EB7">
                <wp:simplePos x="0" y="0"/>
                <wp:positionH relativeFrom="column">
                  <wp:posOffset>4044950</wp:posOffset>
                </wp:positionH>
                <wp:positionV relativeFrom="paragraph">
                  <wp:posOffset>41275</wp:posOffset>
                </wp:positionV>
                <wp:extent cx="1314450" cy="295275"/>
                <wp:effectExtent l="0" t="0" r="0" b="9525"/>
                <wp:wrapNone/>
                <wp:docPr id="1035" name="Rectangle 3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 w:rsidRPr="0080375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729740" id="Rectangle 3044" o:spid="_x0000_s1161" style="position:absolute;margin-left:318.5pt;margin-top:3.25pt;width:103.5pt;height:23.25pt;z-index:25316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 w:rsidRPr="0080375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</w:txbxContent>
                </v:textbox>
              </v:rect>
            </w:pict>
          </mc:Fallback>
        </mc:AlternateContent>
      </w:r>
      <w:r w:rsidR="0080375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62496" behindDoc="0" locked="0" layoutInCell="1" allowOverlap="1" wp14:anchorId="460A12B9" wp14:editId="0B7D20CC">
                <wp:simplePos x="0" y="0"/>
                <wp:positionH relativeFrom="column">
                  <wp:posOffset>2694940</wp:posOffset>
                </wp:positionH>
                <wp:positionV relativeFrom="paragraph">
                  <wp:posOffset>41275</wp:posOffset>
                </wp:positionV>
                <wp:extent cx="1314450" cy="295275"/>
                <wp:effectExtent l="0" t="0" r="0" b="9525"/>
                <wp:wrapNone/>
                <wp:docPr id="1045" name="Rectangle 3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 w:rsidRPr="0080375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0A12B9" id="Rectangle 3043" o:spid="_x0000_s1162" style="position:absolute;margin-left:212.2pt;margin-top:3.25pt;width:103.5pt;height:23.25pt;z-index:2531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 w:rsidRPr="0080375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 3</w:t>
                      </w:r>
                    </w:p>
                  </w:txbxContent>
                </v:textbox>
              </v:rect>
            </w:pict>
          </mc:Fallback>
        </mc:AlternateContent>
      </w:r>
      <w:r w:rsidR="0080375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61472" behindDoc="0" locked="0" layoutInCell="1" allowOverlap="1" wp14:anchorId="5A5FE090" wp14:editId="2B36E5D5">
                <wp:simplePos x="0" y="0"/>
                <wp:positionH relativeFrom="column">
                  <wp:posOffset>1365250</wp:posOffset>
                </wp:positionH>
                <wp:positionV relativeFrom="paragraph">
                  <wp:posOffset>23495</wp:posOffset>
                </wp:positionV>
                <wp:extent cx="1314450" cy="295275"/>
                <wp:effectExtent l="0" t="0" r="0" b="9525"/>
                <wp:wrapNone/>
                <wp:docPr id="1044" name="Rectangle 3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 w:rsidRPr="0080375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10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5FE090" id="Rectangle 3042" o:spid="_x0000_s1163" style="position:absolute;margin-left:107.5pt;margin-top:1.85pt;width:103.5pt;height:23.25pt;z-index:2531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 w:rsidRPr="0080375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10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3</w:t>
                      </w:r>
                    </w:p>
                  </w:txbxContent>
                </v:textbox>
              </v:rect>
            </w:pict>
          </mc:Fallback>
        </mc:AlternateContent>
      </w:r>
      <w:r w:rsidR="0080375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60448" behindDoc="0" locked="0" layoutInCell="1" allowOverlap="1" wp14:anchorId="741BD6F8" wp14:editId="6B12E9F1">
                <wp:simplePos x="0" y="0"/>
                <wp:positionH relativeFrom="column">
                  <wp:posOffset>8890</wp:posOffset>
                </wp:positionH>
                <wp:positionV relativeFrom="paragraph">
                  <wp:posOffset>15875</wp:posOffset>
                </wp:positionV>
                <wp:extent cx="1314450" cy="295275"/>
                <wp:effectExtent l="0" t="0" r="0" b="9525"/>
                <wp:wrapNone/>
                <wp:docPr id="1043" name="Rectangle 3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44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432EA" w:rsidRDefault="00FA54BF" w:rsidP="003432EA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 w:rsidRPr="0080375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9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1BD6F8" id="Rectangle 3041" o:spid="_x0000_s1164" style="position:absolute;margin-left:.7pt;margin-top:1.25pt;width:103.5pt;height:23.25pt;z-index:25316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" filled="f" stroked="f" strokecolor="#899068" strokeweight=".5pt">
                <v:textbox>
                  <w:txbxContent>
                    <w:p w:rsidR="00FA54BF" w:rsidRPr="003432EA" w:rsidRDefault="00FA54BF" w:rsidP="003432EA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 w:rsidRPr="0080375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9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3</w:t>
                      </w:r>
                    </w:p>
                  </w:txbxContent>
                </v:textbox>
              </v:rect>
            </w:pict>
          </mc:Fallback>
        </mc:AlternateContent>
      </w:r>
    </w:p>
    <w:p w:rsidR="00A86B33" w:rsidRDefault="007351EB" w:rsidP="00A86B33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0296320" behindDoc="0" locked="0" layoutInCell="1" allowOverlap="1" wp14:anchorId="62514682" wp14:editId="630ACE14">
                <wp:simplePos x="0" y="0"/>
                <wp:positionH relativeFrom="column">
                  <wp:posOffset>716280</wp:posOffset>
                </wp:positionH>
                <wp:positionV relativeFrom="paragraph">
                  <wp:posOffset>332740</wp:posOffset>
                </wp:positionV>
                <wp:extent cx="7642225" cy="408305"/>
                <wp:effectExtent l="0" t="0" r="0" b="0"/>
                <wp:wrapNone/>
                <wp:docPr id="1017" name="Rectangle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2225" cy="408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F7502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ปญฺญา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โลกสฺ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มิ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ปชฺโช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โต ปัญญาเป็นแสงสว่างในโลก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Wisdom is the brightest light in the world”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514682" id="Rectangle 1446" o:spid="_x0000_s1165" style="position:absolute;margin-left:56.4pt;margin-top:26.2pt;width:601.75pt;height:32.15pt;z-index:2502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3A232E" w:rsidRDefault="00FA54BF" w:rsidP="00F7502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ปญฺญา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โลกสฺ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มิ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ปชฺโช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โต ปัญญาเป็นแสงสว่างในโลก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>Wisdom is the brightest light in the world”</w:t>
                      </w:r>
                    </w:p>
                  </w:txbxContent>
                </v:textbox>
              </v:rect>
            </w:pict>
          </mc:Fallback>
        </mc:AlternateContent>
      </w:r>
    </w:p>
    <w:p w:rsidR="0075645C" w:rsidRDefault="00280DE3" w:rsidP="00233558">
      <w:pPr>
        <w:rPr>
          <w:lang w:bidi="th-TH"/>
        </w:rPr>
      </w:pPr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0739712" behindDoc="0" locked="0" layoutInCell="1" allowOverlap="1" wp14:anchorId="6BE1B92F" wp14:editId="4D8A242E">
                <wp:simplePos x="0" y="0"/>
                <wp:positionH relativeFrom="column">
                  <wp:posOffset>6159500</wp:posOffset>
                </wp:positionH>
                <wp:positionV relativeFrom="paragraph">
                  <wp:posOffset>-186690</wp:posOffset>
                </wp:positionV>
                <wp:extent cx="3205480" cy="752475"/>
                <wp:effectExtent l="0" t="0" r="0" b="9525"/>
                <wp:wrapNone/>
                <wp:docPr id="1016" name="Rectangle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11AA6" w:rsidRDefault="00FA54BF" w:rsidP="000A2E79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D11AA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March 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E1B92F" id="_x0000_s1166" style="position:absolute;margin-left:485pt;margin-top:-14.7pt;width:252.4pt;height:59.25pt;z-index:25073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D11AA6" w:rsidRDefault="00FA54BF" w:rsidP="000A2E79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D11AA6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March 2014</w:t>
                      </w:r>
                    </w:p>
                  </w:txbxContent>
                </v:textbox>
              </v:rect>
            </w:pict>
          </mc:Fallback>
        </mc:AlternateContent>
      </w:r>
      <w:r w:rsidR="00FD118D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40736" behindDoc="0" locked="0" layoutInCell="1" allowOverlap="1" wp14:anchorId="479AC5F6" wp14:editId="17A952A0">
                <wp:simplePos x="0" y="0"/>
                <wp:positionH relativeFrom="column">
                  <wp:posOffset>3764280</wp:posOffset>
                </wp:positionH>
                <wp:positionV relativeFrom="paragraph">
                  <wp:posOffset>-396240</wp:posOffset>
                </wp:positionV>
                <wp:extent cx="1516380" cy="1028700"/>
                <wp:effectExtent l="0" t="0" r="0" b="0"/>
                <wp:wrapNone/>
                <wp:docPr id="1181" name="Rectangle 1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638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FD118D" w:rsidRDefault="00FA54BF" w:rsidP="00FD118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</w:pPr>
                            <w:r w:rsidRPr="00FD118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9AC5F6" id="Rectangle 1181" o:spid="_x0000_s1167" style="position:absolute;margin-left:296.4pt;margin-top:-31.2pt;width:119.4pt;height:81pt;z-index:250740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" filled="f" stroked="f" strokeweight="2pt">
                <v:textbox>
                  <w:txbxContent>
                    <w:p w:rsidR="00FA54BF" w:rsidRPr="00FD118D" w:rsidRDefault="00FA54BF" w:rsidP="00FD118D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</w:pPr>
                      <w:r w:rsidRPr="00FD118D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5E424A" w:rsidP="000A2E79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0639360" behindDoc="1" locked="0" layoutInCell="1" allowOverlap="1" wp14:anchorId="31235DBF" wp14:editId="34D039FC">
                <wp:simplePos x="0" y="0"/>
                <wp:positionH relativeFrom="column">
                  <wp:posOffset>-182245</wp:posOffset>
                </wp:positionH>
                <wp:positionV relativeFrom="paragraph">
                  <wp:posOffset>-231775</wp:posOffset>
                </wp:positionV>
                <wp:extent cx="3362325" cy="657225"/>
                <wp:effectExtent l="0" t="0" r="0" b="9525"/>
                <wp:wrapNone/>
                <wp:docPr id="1015" name="Rectangle 1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23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0A2E79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มีนาคม ๒๕๕๗</w:t>
                            </w:r>
                            <w:r w:rsidRPr="00305BD9"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 ปี</w:t>
                            </w: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มะเส็ง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235DBF" id="Rectangle 1967" o:spid="_x0000_s1168" style="position:absolute;margin-left:-14.35pt;margin-top:-18.25pt;width:264.75pt;height:51.75pt;z-index:-25267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305BD9" w:rsidRDefault="00FA54BF" w:rsidP="000A2E79">
                      <w:pPr>
                        <w:rPr>
                          <w:b/>
                          <w:bCs/>
                          <w:sz w:val="24"/>
                          <w:szCs w:val="24"/>
                          <w:rtl/>
                          <w:cs/>
                        </w:rPr>
                      </w:pP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มีนาคม ๒๕๕๗</w:t>
                      </w:r>
                      <w:r w:rsidRPr="00305BD9"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 ปี</w:t>
                      </w: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มะเส็ง</w:t>
                      </w:r>
                    </w:p>
                  </w:txbxContent>
                </v:textbox>
              </v:rect>
            </w:pict>
          </mc:Fallback>
        </mc:AlternateContent>
      </w:r>
      <w:r w:rsidR="000A2E79">
        <w:rPr>
          <w:rFonts w:ascii="Aharoni" w:hAnsi="Aharoni"/>
          <w:noProof/>
          <w:lang w:bidi="th-TH"/>
        </w:rPr>
        <w:drawing>
          <wp:anchor distT="0" distB="0" distL="114300" distR="114300" simplePos="0" relativeHeight="250303488" behindDoc="0" locked="0" layoutInCell="1" allowOverlap="1" wp14:anchorId="334D4AF8" wp14:editId="3741DE71">
            <wp:simplePos x="0" y="0"/>
            <wp:positionH relativeFrom="column">
              <wp:posOffset>3114675</wp:posOffset>
            </wp:positionH>
            <wp:positionV relativeFrom="paragraph">
              <wp:posOffset>-352425</wp:posOffset>
            </wp:positionV>
            <wp:extent cx="2857500" cy="1047750"/>
            <wp:effectExtent l="19050" t="0" r="0" b="0"/>
            <wp:wrapThrough wrapText="bothSides">
              <wp:wrapPolygon edited="0">
                <wp:start x="-144" y="0"/>
                <wp:lineTo x="-144" y="21207"/>
                <wp:lineTo x="21600" y="21207"/>
                <wp:lineTo x="21600" y="0"/>
                <wp:lineTo x="-144" y="0"/>
              </wp:wrapPolygon>
            </wp:wrapThrough>
            <wp:docPr id="1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2E79" w:rsidRDefault="000A2E79" w:rsidP="000A2E79"/>
    <w:p w:rsidR="000A2E79" w:rsidRDefault="000A2E79" w:rsidP="000A2E79"/>
    <w:p w:rsidR="000A2E79" w:rsidRDefault="000A2E79" w:rsidP="000A2E79"/>
    <w:p w:rsidR="000A2E79" w:rsidRDefault="007312F7" w:rsidP="000A2E79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0389504" behindDoc="1" locked="0" layoutInCell="1" allowOverlap="1" wp14:anchorId="011C1EE9" wp14:editId="2EDA90B6">
                <wp:simplePos x="0" y="0"/>
                <wp:positionH relativeFrom="column">
                  <wp:posOffset>-114300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5875" r="19050" b="22860"/>
                <wp:wrapNone/>
                <wp:docPr id="1006" name="Group 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1007" name="AutoShape 1973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" name="AutoShape 1974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9" name="AutoShape 1975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0" name="AutoShape 1976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1" name="AutoShape 1977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" name="AutoShape 1978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" name="AutoShape 1979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4F0240" id="Group 1972" o:spid="_x0000_s1026" style="position:absolute;margin-left:-9pt;margin-top:10.25pt;width:738pt;height:26.95pt;z-index:-252926976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">
                <v:roundrect id="AutoShape 1973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9YIsIA&#10;AADdAAAADwAAAGRycy9kb3ducmV2LnhtbERPTWvCQBC9C/0PyxR60109VJu6ihQEr6YWepxmxySY&#10;nU13NzHx17sFobd5vM9ZbwfbiJ58qB1rmM8UCOLCmZpLDafP/XQFIkRkg41j0jBSgO3mabLGzLgr&#10;H6nPYylSCIcMNVQxtpmUoajIYpi5ljhxZ+ctxgR9KY3Hawq3jVwo9Sot1pwaKmzpo6LikndWw/Lm&#10;f75Wb8N59M3lN++6w9gfv7V+eR527yAiDfFf/HAfTJqv1BL+vkkn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L1giwgAAAN0AAAAPAAAAAAAAAAAAAAAAAJgCAABkcnMvZG93&#10;bnJldi54bWxQSwUGAAAAAAQABAD1AAAAhwMAAAAA&#10;" fillcolor="white [3201]" strokecolor="#c0504d [3205]" strokeweight="2.5pt">
                  <v:shadow color="#868686"/>
                </v:roundrect>
                <v:roundrect id="AutoShape 1974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cmSMcA&#10;AADdAAAADwAAAGRycy9kb3ducmV2LnhtbESPQU8CMRCF7yT+h2ZMvEGLiYasFGI0GE3gAHjwOG7H&#10;3cbtdN0WduXXMwcSbjN5b977Zr4cQqOO1CUf2cJ0YkARl9F5rix87lfjGaiUkR02kcnCPyVYLm5G&#10;cyxc7HlLx12ulIRwKtBCnXNbaJ3KmgKmSWyJRfuJXcAsa1dp12Ev4aHR98Y86oCepaHGll5qKn93&#10;h2Bh67+HuJ6tpv1hs/avX+Hj7+30YO3d7fD8BCrTkK/my/W7E3xjBFe+kRH04gw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3JkjHAAAA3QAAAA8AAAAAAAAAAAAAAAAAmAIAAGRy&#10;cy9kb3ducmV2LnhtbFBLBQYAAAAABAAEAPUAAACMAwAAAAA=&#10;" fillcolor="white [3201]" strokecolor="#f79646 [3209]" strokeweight="2.5pt">
                  <v:shadow color="#868686"/>
                </v:roundrect>
                <v:roundrect id="AutoShape 1975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/E+8YA&#10;AADdAAAADwAAAGRycy9kb3ducmV2LnhtbESPQWsCMRCF7wX/QxjBW03sQdvVKNIiFFRq1Yu3YTNu&#10;VjeTZRPd7b9vhEJvM7w373szW3SuEndqQulZw2ioQBDn3pRcaDgeVs+vIEJENlh5Jg0/FGAx7z3N&#10;MDO+5W+672MhUgiHDDXYGOtMypBbchiGviZO2tk3DmNam0KaBtsU7ir5otRYOiw5ESzW9G4pv+5v&#10;LnHXq0l72Z6Oh82XGhl12n1YXmo96HfLKYhIXfw3/11/mlRfqTd4fJNG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/E+8YAAADdAAAADwAAAAAAAAAAAAAAAACYAgAAZHJz&#10;L2Rvd25yZXYueG1sUEsFBgAAAAAEAAQA9QAAAIsDAAAAAA==&#10;" fillcolor="white [3201]" strokecolor="#9bbb59 [3206]" strokeweight="2.5pt">
                  <v:shadow color="#868686"/>
                </v:roundrect>
                <v:roundrect id="AutoShape 1976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J0DMUA&#10;AADdAAAADwAAAGRycy9kb3ducmV2LnhtbESPQW/CMAyF75P4D5GRdhspHCZUCAiQkHaYQLANrqYx&#10;bUXjlCRA+ffzYdJutt7ze5+n88416k4h1p4NDAcZKOLC25pLA99f67cxqJiQLTaeycCTIsxnvZcp&#10;5tY/eEf3fSqVhHDM0UCVUptrHYuKHMaBb4lFO/vgMMkaSm0DPiTcNXqUZe/aYc3SUGFLq4qKy/7m&#10;DBzaOh4xjJ6b3ekH9Xix/bwut8a89rvFBFSiLv2b/64/rOBnQ+GXb2QEP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EnQMxQAAAN0AAAAPAAAAAAAAAAAAAAAAAJgCAABkcnMv&#10;ZG93bnJldi54bWxQSwUGAAAAAAQABAD1AAAAigMAAAAA&#10;" fillcolor="white [3201]" strokecolor="#4bacc6 [3208]" strokeweight="2.5pt">
                  <v:shadow color="#868686"/>
                </v:roundrect>
                <v:roundrect id="AutoShape 1977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QZCMUA&#10;AADdAAAADwAAAGRycy9kb3ducmV2LnhtbERPTWvCQBC9C/0PyxS86SYFRVI3QVosFexB20OPY3ZM&#10;FrOzaXY10V/fLRS8zeN9zrIYbCMu1HnjWEE6TUAQl04brhR8fa4nCxA+IGtsHJOCK3ko8ofREjPt&#10;et7RZR8qEUPYZ6igDqHNpPRlTRb91LXEkTu6zmKIsKuk7rCP4baRT0kylxYNx4YaW3qpqTztz1bB&#10;zhwGt12s0/78sTWv33bz83abKTV+HFbPIAIN4S7+d7/rOD9JU/j7Jp4g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lBkIxQAAAN0AAAAPAAAAAAAAAAAAAAAAAJgCAABkcnMv&#10;ZG93bnJldi54bWxQSwUGAAAAAAQABAD1AAAAigMAAAAA&#10;" fillcolor="white [3201]" strokecolor="#f79646 [3209]" strokeweight="2.5pt">
                  <v:shadow color="#868686"/>
                </v:roundrect>
                <v:roundrect id="AutoShape 1978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7FtMIA&#10;AADdAAAADwAAAGRycy9kb3ducmV2LnhtbERPS2vCQBC+F/wPywje6saApaSuUguCeLGJXnIbsmMS&#10;zM6m2c3Df+8WCr3Nx/eczW4yjRioc7VlBatlBIK4sLrmUsH1cnh9B+E8ssbGMil4kIPddvaywUTb&#10;kVMaMl+KEMIuQQWV920ipSsqMuiWtiUO3M12Bn2AXSl1h2MIN42Mo+hNGqw5NFTY0ldFxT3rjYIz&#10;3XOrf26nbM9Zv7cuT+PvtVKL+fT5AcLT5P/Ff+6jDvOjVQy/34QT5P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sW0wgAAAN0AAAAPAAAAAAAAAAAAAAAAAJgCAABkcnMvZG93&#10;bnJldi54bWxQSwUGAAAAAAQABAD1AAAAhwMAAAAA&#10;" fillcolor="white [3201]" strokecolor="#8064a2 [3207]" strokeweight="2.5pt">
                  <v:shadow color="#868686"/>
                </v:roundrect>
                <v:roundrect id="AutoShape 1979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rpv8EA&#10;AADdAAAADwAAAGRycy9kb3ducmV2LnhtbERPS2sCMRC+F/wPYYTeamILraxGEVG0e1sf9yEZdxc3&#10;kyVJdfvvm0Kht/n4nrNYDa4Tdwqx9axhOlEgiI23LdcazqfdywxETMgWO8+k4ZsirJajpwUW1j+4&#10;ovsx1SKHcCxQQ5NSX0gZTUMO48T3xJm7+uAwZRhqaQM+crjr5KtS79Jhy7mhwZ42DZnb8ctpKCvz&#10;0ZXBVIfNdn8pban8Z6u0fh4P6zmIREP6F/+5DzbPV9M3+P0mnyC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Kq6b/BAAAA3QAAAA8AAAAAAAAAAAAAAAAAmAIAAGRycy9kb3du&#10;cmV2LnhtbFBLBQYAAAAABAAEAPUAAACGAwAAAAA=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390528" behindDoc="1" locked="0" layoutInCell="1" allowOverlap="1" wp14:anchorId="11EE5536" wp14:editId="7F47B558">
                <wp:simplePos x="0" y="0"/>
                <wp:positionH relativeFrom="column">
                  <wp:posOffset>-209550</wp:posOffset>
                </wp:positionH>
                <wp:positionV relativeFrom="paragraph">
                  <wp:posOffset>130175</wp:posOffset>
                </wp:positionV>
                <wp:extent cx="9553575" cy="390525"/>
                <wp:effectExtent l="0" t="0" r="0" b="3175"/>
                <wp:wrapNone/>
                <wp:docPr id="1005" name="Rectangle 1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0A2E79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EE5536" id="Rectangle 1980" o:spid="_x0000_s1169" style="position:absolute;margin-left:-16.5pt;margin-top:10.25pt;width:752.25pt;height:30.75pt;z-index:-25292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4C44EB" w:rsidRDefault="00FA54BF" w:rsidP="000A2E79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7312F7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66624" behindDoc="1" locked="0" layoutInCell="1" allowOverlap="1" wp14:anchorId="7D04E66A" wp14:editId="40087941">
                <wp:simplePos x="0" y="0"/>
                <wp:positionH relativeFrom="column">
                  <wp:posOffset>5273040</wp:posOffset>
                </wp:positionH>
                <wp:positionV relativeFrom="paragraph">
                  <wp:posOffset>1473835</wp:posOffset>
                </wp:positionV>
                <wp:extent cx="1289685" cy="1068705"/>
                <wp:effectExtent l="0" t="0" r="24765" b="17145"/>
                <wp:wrapNone/>
                <wp:docPr id="1004" name="AutoShape 2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04E66A" id="AutoShape 2030" o:spid="_x0000_s1170" style="position:absolute;margin-left:415.2pt;margin-top:116.05pt;width:101.55pt;height:84.15pt;z-index:-2530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0A2E79">
        <w:t xml:space="preserve"> </w:t>
      </w:r>
    </w:p>
    <w:p w:rsidR="000A2E79" w:rsidRDefault="000A2E79" w:rsidP="000A2E79"/>
    <w:p w:rsidR="000A2E79" w:rsidRDefault="007312F7" w:rsidP="000A2E79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0613760" behindDoc="0" locked="0" layoutInCell="1" allowOverlap="1" wp14:anchorId="74BF461A" wp14:editId="68F15332">
                <wp:simplePos x="0" y="0"/>
                <wp:positionH relativeFrom="column">
                  <wp:posOffset>7968615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5715" t="5715" r="9525" b="10160"/>
                <wp:wrapNone/>
                <wp:docPr id="1003" name="AutoShape 2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BF461A" id="AutoShape 2023" o:spid="_x0000_s1171" style="position:absolute;margin-left:627.45pt;margin-top:4.2pt;width:101.55pt;height:84.25pt;z-index:25061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" filled="f" strokecolor="#899068" strokeweight=".5pt">
                <v:textbox>
                  <w:txbxContent>
                    <w:p w:rsidR="00FA54BF" w:rsidRPr="00575ED3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  <w:lang w:bidi="th-TH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0A2E79" w:rsidP="000A2E79"/>
    <w:p w:rsidR="000A2E79" w:rsidRDefault="000A2E79" w:rsidP="000A2E79"/>
    <w:p w:rsidR="000A2E79" w:rsidRDefault="00594F4A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88128" behindDoc="0" locked="0" layoutInCell="1" allowOverlap="1" wp14:anchorId="4CFE1E5F" wp14:editId="4BDFFE39">
                <wp:simplePos x="0" y="0"/>
                <wp:positionH relativeFrom="column">
                  <wp:posOffset>8081645</wp:posOffset>
                </wp:positionH>
                <wp:positionV relativeFrom="paragraph">
                  <wp:posOffset>62865</wp:posOffset>
                </wp:positionV>
                <wp:extent cx="473710" cy="440690"/>
                <wp:effectExtent l="0" t="0" r="0" b="0"/>
                <wp:wrapNone/>
                <wp:docPr id="1031" name="Rectangle 1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E226B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FE1E5F" id="Rectangle 1955" o:spid="_x0000_s1172" style="position:absolute;margin-left:636.35pt;margin-top:4.95pt;width:37.3pt;height:34.7pt;z-index:25028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" filled="f" stroked="f" strokecolor="#899068" strokeweight=".5pt">
                <v:textbox>
                  <w:txbxContent>
                    <w:p w:rsidR="00FA54BF" w:rsidRPr="001218B4" w:rsidRDefault="00FA54BF" w:rsidP="00E226B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/>
    <w:p w:rsidR="000A2E79" w:rsidRDefault="007312F7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31936" behindDoc="0" locked="0" layoutInCell="1" allowOverlap="1" wp14:anchorId="6B28B722" wp14:editId="140678CF">
                <wp:simplePos x="0" y="0"/>
                <wp:positionH relativeFrom="column">
                  <wp:posOffset>7968615</wp:posOffset>
                </wp:positionH>
                <wp:positionV relativeFrom="paragraph">
                  <wp:posOffset>83820</wp:posOffset>
                </wp:positionV>
                <wp:extent cx="1289685" cy="295275"/>
                <wp:effectExtent l="0" t="0" r="0" b="1905"/>
                <wp:wrapNone/>
                <wp:docPr id="1002" name="Rectangle 2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0A2E79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7351E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28B722" id="Rectangle 2025" o:spid="_x0000_s1173" style="position:absolute;margin-left:627.45pt;margin-top:6.6pt;width:101.55pt;height:23.25pt;z-index:25143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575ED3" w:rsidRDefault="00FA54BF" w:rsidP="000A2E79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7351E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/>
    <w:p w:rsidR="000A2E79" w:rsidRDefault="00594F4A" w:rsidP="000A2E79">
      <w:r>
        <w:rPr>
          <w:noProof/>
          <w:lang w:bidi="th-TH"/>
        </w:rPr>
        <w:drawing>
          <wp:anchor distT="0" distB="0" distL="114300" distR="114300" simplePos="0" relativeHeight="250404864" behindDoc="1" locked="0" layoutInCell="1" allowOverlap="1" wp14:anchorId="57554E93" wp14:editId="7EB45223">
            <wp:simplePos x="0" y="0"/>
            <wp:positionH relativeFrom="column">
              <wp:posOffset>8001000</wp:posOffset>
            </wp:positionH>
            <wp:positionV relativeFrom="paragraph">
              <wp:posOffset>111125</wp:posOffset>
            </wp:positionV>
            <wp:extent cx="483870" cy="570865"/>
            <wp:effectExtent l="76200" t="76200" r="68580" b="76835"/>
            <wp:wrapNone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27072" behindDoc="0" locked="0" layoutInCell="1" allowOverlap="1" wp14:anchorId="66C008C4" wp14:editId="701D3160">
                <wp:simplePos x="0" y="0"/>
                <wp:positionH relativeFrom="column">
                  <wp:posOffset>3926840</wp:posOffset>
                </wp:positionH>
                <wp:positionV relativeFrom="paragraph">
                  <wp:posOffset>84455</wp:posOffset>
                </wp:positionV>
                <wp:extent cx="1289050" cy="1068705"/>
                <wp:effectExtent l="12065" t="8255" r="13335" b="8890"/>
                <wp:wrapNone/>
                <wp:docPr id="1001" name="AutoShape 2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C008C4" id="AutoShape 2029" o:spid="_x0000_s1174" style="position:absolute;margin-left:309.2pt;margin-top:6.65pt;width:101.5pt;height:84.15pt;z-index:25062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43744" behindDoc="1" locked="0" layoutInCell="1" allowOverlap="1" wp14:anchorId="2AFC187A" wp14:editId="2443C9AD">
                <wp:simplePos x="0" y="0"/>
                <wp:positionH relativeFrom="column">
                  <wp:posOffset>7969250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6350" t="13335" r="9525" b="13335"/>
                <wp:wrapNone/>
                <wp:docPr id="1000" name="AutoShape 2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17B9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 xml:space="preserve"> </w:t>
                            </w: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FC187A" id="AutoShape 2032" o:spid="_x0000_s1175" style="position:absolute;margin-left:627.5pt;margin-top:6.3pt;width:101.5pt;height:84.15pt;z-index:-25317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217B9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 xml:space="preserve"> </w:t>
                      </w: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30144" behindDoc="0" locked="0" layoutInCell="1" allowOverlap="1" wp14:anchorId="579CC504" wp14:editId="343F1C1F">
                <wp:simplePos x="0" y="0"/>
                <wp:positionH relativeFrom="column">
                  <wp:posOffset>6622415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2065" t="13335" r="13970" b="13335"/>
                <wp:wrapNone/>
                <wp:docPr id="999" name="AutoShape 2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9CC504" id="AutoShape 2031" o:spid="_x0000_s1176" style="position:absolute;margin-left:521.45pt;margin-top:6.3pt;width:101.45pt;height:84.15pt;z-index:25063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24000" behindDoc="0" locked="0" layoutInCell="1" allowOverlap="1" wp14:anchorId="742699CA" wp14:editId="07E6D3FF">
                <wp:simplePos x="0" y="0"/>
                <wp:positionH relativeFrom="column">
                  <wp:posOffset>2579370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7620" t="13335" r="8255" b="13335"/>
                <wp:wrapNone/>
                <wp:docPr id="998" name="AutoShape 2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2699CA" id="AutoShape 2028" o:spid="_x0000_s1177" style="position:absolute;margin-left:203.1pt;margin-top:6.3pt;width:101.5pt;height:84.15pt;z-index:25062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18880" behindDoc="0" locked="0" layoutInCell="1" allowOverlap="1" wp14:anchorId="3D5F899F" wp14:editId="152F6424">
                <wp:simplePos x="0" y="0"/>
                <wp:positionH relativeFrom="column">
                  <wp:posOffset>1232535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3335" t="13335" r="12700" b="13335"/>
                <wp:wrapNone/>
                <wp:docPr id="997" name="AutoShape 2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5F899F" id="AutoShape 2027" o:spid="_x0000_s1178" style="position:absolute;margin-left:97.05pt;margin-top:6.3pt;width:101.45pt;height:84.15pt;z-index:25061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15808" behindDoc="0" locked="0" layoutInCell="1" allowOverlap="1" wp14:anchorId="56218893" wp14:editId="5F8164E3">
                <wp:simplePos x="0" y="0"/>
                <wp:positionH relativeFrom="column">
                  <wp:posOffset>-114300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9525" t="13335" r="6350" b="13335"/>
                <wp:wrapNone/>
                <wp:docPr id="996" name="AutoShape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218893" id="AutoShape 2026" o:spid="_x0000_s1179" style="position:absolute;margin-left:-9pt;margin-top:6.3pt;width:101.5pt;height:84.15pt;z-index:25061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0A2E79" w:rsidP="000A2E79"/>
    <w:p w:rsidR="000A2E79" w:rsidRDefault="000A2E79" w:rsidP="000A2E79"/>
    <w:p w:rsidR="000A2E79" w:rsidRDefault="000A2E79" w:rsidP="000A2E79">
      <w:pPr>
        <w:jc w:val="center"/>
      </w:pPr>
    </w:p>
    <w:p w:rsidR="000A2E79" w:rsidRDefault="000A2E79" w:rsidP="000A2E79"/>
    <w:p w:rsidR="000A2E79" w:rsidRDefault="00B73F9D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48480" behindDoc="0" locked="0" layoutInCell="1" allowOverlap="1" wp14:anchorId="0CAEC0D4" wp14:editId="2728423C">
                <wp:simplePos x="0" y="0"/>
                <wp:positionH relativeFrom="column">
                  <wp:posOffset>3891280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974" name="Rectangle 2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AEC0D4" id="Rectangle 2164" o:spid="_x0000_s1180" style="position:absolute;margin-left:306.4pt;margin-top:9.65pt;width:110.75pt;height:23.25pt;z-index:25294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35264" behindDoc="0" locked="0" layoutInCell="1" allowOverlap="1" wp14:anchorId="4E81BAA2" wp14:editId="61E1B397">
                <wp:simplePos x="0" y="0"/>
                <wp:positionH relativeFrom="column">
                  <wp:posOffset>1308735</wp:posOffset>
                </wp:positionH>
                <wp:positionV relativeFrom="paragraph">
                  <wp:posOffset>122555</wp:posOffset>
                </wp:positionV>
                <wp:extent cx="1356360" cy="295275"/>
                <wp:effectExtent l="0" t="0" r="0" b="9525"/>
                <wp:wrapNone/>
                <wp:docPr id="972" name="Rectangle 2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636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81BAA2" id="Rectangle 2034" o:spid="_x0000_s1181" style="position:absolute;margin-left:103.05pt;margin-top:9.65pt;width:106.8pt;height:23.25pt;z-index:25063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m9R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37216" behindDoc="0" locked="0" layoutInCell="1" allowOverlap="1" wp14:anchorId="2AB3806C" wp14:editId="43527D89">
                <wp:simplePos x="0" y="0"/>
                <wp:positionH relativeFrom="column">
                  <wp:posOffset>2605405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973" name="Rectangle 2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B73F9D">
                            <w:pPr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3806C" id="Rectangle 2163" o:spid="_x0000_s1182" style="position:absolute;margin-left:205.15pt;margin-top:9.65pt;width:110.75pt;height:23.25pt;z-index:2529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LTu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B73F9D">
                      <w:pPr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06176" behindDoc="0" locked="0" layoutInCell="1" allowOverlap="1" wp14:anchorId="4EA6C37D" wp14:editId="6EA680A1">
                <wp:simplePos x="0" y="0"/>
                <wp:positionH relativeFrom="column">
                  <wp:posOffset>7910830</wp:posOffset>
                </wp:positionH>
                <wp:positionV relativeFrom="paragraph">
                  <wp:posOffset>2355850</wp:posOffset>
                </wp:positionV>
                <wp:extent cx="1406525" cy="295275"/>
                <wp:effectExtent l="0" t="3175" r="0" b="0"/>
                <wp:wrapNone/>
                <wp:docPr id="991" name="Rectangle 2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A6C37D" id="Rectangle 2181" o:spid="_x0000_s1183" style="position:absolute;margin-left:622.9pt;margin-top:185.5pt;width:110.75pt;height:23.25pt;z-index:2531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56000" behindDoc="0" locked="0" layoutInCell="1" allowOverlap="1" wp14:anchorId="04A181C0" wp14:editId="42FB4D89">
                <wp:simplePos x="0" y="0"/>
                <wp:positionH relativeFrom="column">
                  <wp:posOffset>5217160</wp:posOffset>
                </wp:positionH>
                <wp:positionV relativeFrom="paragraph">
                  <wp:posOffset>2352040</wp:posOffset>
                </wp:positionV>
                <wp:extent cx="1406525" cy="295275"/>
                <wp:effectExtent l="0" t="0" r="0" b="635"/>
                <wp:wrapNone/>
                <wp:docPr id="989" name="Rectangle 2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A181C0" id="Rectangle 2179" o:spid="_x0000_s1184" style="position:absolute;margin-left:410.8pt;margin-top:185.2pt;width:110.75pt;height:23.25pt;z-index:25305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LK6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NMNI0AGa9BnKRsW6ZygKZ5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46784" behindDoc="0" locked="0" layoutInCell="1" allowOverlap="1" wp14:anchorId="3DDA4FBF" wp14:editId="7B321718">
                <wp:simplePos x="0" y="0"/>
                <wp:positionH relativeFrom="column">
                  <wp:posOffset>3867785</wp:posOffset>
                </wp:positionH>
                <wp:positionV relativeFrom="paragraph">
                  <wp:posOffset>2352040</wp:posOffset>
                </wp:positionV>
                <wp:extent cx="1406525" cy="295275"/>
                <wp:effectExtent l="635" t="0" r="2540" b="635"/>
                <wp:wrapNone/>
                <wp:docPr id="988" name="Rectangle 2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A4FBF" id="Rectangle 2178" o:spid="_x0000_s1185" style="position:absolute;margin-left:304.55pt;margin-top:185.2pt;width:110.75pt;height:23.25pt;z-index:2530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31424" behindDoc="0" locked="0" layoutInCell="1" allowOverlap="1" wp14:anchorId="4BACE336" wp14:editId="4295733F">
                <wp:simplePos x="0" y="0"/>
                <wp:positionH relativeFrom="column">
                  <wp:posOffset>2521585</wp:posOffset>
                </wp:positionH>
                <wp:positionV relativeFrom="paragraph">
                  <wp:posOffset>2355850</wp:posOffset>
                </wp:positionV>
                <wp:extent cx="1406525" cy="295275"/>
                <wp:effectExtent l="0" t="3175" r="0" b="0"/>
                <wp:wrapNone/>
                <wp:docPr id="987" name="Rectangl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ACE336" id="Rectangle 2177" o:spid="_x0000_s1186" style="position:absolute;margin-left:198.55pt;margin-top:185.5pt;width:110.75pt;height:23.25pt;z-index:25303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22208" behindDoc="0" locked="0" layoutInCell="1" allowOverlap="1" wp14:anchorId="7A730F8D" wp14:editId="2B2881FF">
                <wp:simplePos x="0" y="0"/>
                <wp:positionH relativeFrom="column">
                  <wp:posOffset>-174625</wp:posOffset>
                </wp:positionH>
                <wp:positionV relativeFrom="paragraph">
                  <wp:posOffset>2352040</wp:posOffset>
                </wp:positionV>
                <wp:extent cx="1406525" cy="295275"/>
                <wp:effectExtent l="0" t="0" r="0" b="635"/>
                <wp:wrapNone/>
                <wp:docPr id="985" name="Rectangle 2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730F8D" id="Rectangle 2175" o:spid="_x0000_s1187" style="position:absolute;margin-left:-13.75pt;margin-top:185.2pt;width:110.75pt;height:23.25pt;z-index:25302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meEvQ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14016" behindDoc="0" locked="0" layoutInCell="1" allowOverlap="1" wp14:anchorId="4C0FCB28" wp14:editId="14F1AE3A">
                <wp:simplePos x="0" y="0"/>
                <wp:positionH relativeFrom="column">
                  <wp:posOffset>7910830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0" t="635" r="0" b="0"/>
                <wp:wrapNone/>
                <wp:docPr id="984" name="Rectangle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15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0FCB28" id="Rectangle 2174" o:spid="_x0000_s1188" style="position:absolute;margin-left:622.9pt;margin-top:97.55pt;width:110.75pt;height:23.25pt;z-index:25301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j1g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lGAk6ABN+gxlo2LdMxSFM2J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15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05824" behindDoc="0" locked="0" layoutInCell="1" allowOverlap="1" wp14:anchorId="16B5A1BE" wp14:editId="510AB21D">
                <wp:simplePos x="0" y="0"/>
                <wp:positionH relativeFrom="column">
                  <wp:posOffset>6562090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0" t="635" r="3810" b="0"/>
                <wp:wrapNone/>
                <wp:docPr id="983" name="Rectangle 2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5A1BE" id="Rectangle 2173" o:spid="_x0000_s1189" style="position:absolute;margin-left:516.7pt;margin-top:97.55pt;width:110.75pt;height:23.25pt;z-index:25300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US6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03776" behindDoc="0" locked="0" layoutInCell="1" allowOverlap="1" wp14:anchorId="225FF64D" wp14:editId="5678B3CD">
                <wp:simplePos x="0" y="0"/>
                <wp:positionH relativeFrom="column">
                  <wp:posOffset>5224145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4445" t="635" r="0" b="0"/>
                <wp:wrapNone/>
                <wp:docPr id="982" name="Rectangle 2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5FF64D" id="Rectangle 2172" o:spid="_x0000_s1190" style="position:absolute;margin-left:411.35pt;margin-top:97.55pt;width:110.75pt;height:23.25pt;z-index:2530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ylb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NMJI0AGa9BnKRsW6ZygKZ5G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95584" behindDoc="0" locked="0" layoutInCell="1" allowOverlap="1" wp14:anchorId="6F96926A" wp14:editId="7E7BEFA1">
                <wp:simplePos x="0" y="0"/>
                <wp:positionH relativeFrom="column">
                  <wp:posOffset>3867785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635" t="635" r="2540" b="0"/>
                <wp:wrapNone/>
                <wp:docPr id="981" name="Rectangle 2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96926A" id="Rectangle 2171" o:spid="_x0000_s1191" style="position:absolute;margin-left:304.55pt;margin-top:97.55pt;width:110.75pt;height:23.25pt;z-index:2529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87392" behindDoc="0" locked="0" layoutInCell="1" allowOverlap="1" wp14:anchorId="73A4EEE4" wp14:editId="196DA754">
                <wp:simplePos x="0" y="0"/>
                <wp:positionH relativeFrom="column">
                  <wp:posOffset>2521585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0" t="635" r="0" b="0"/>
                <wp:wrapNone/>
                <wp:docPr id="980" name="Rectangle 2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A4EEE4" id="Rectangle 2170" o:spid="_x0000_s1192" style="position:absolute;margin-left:198.55pt;margin-top:97.55pt;width:110.75pt;height:23.25pt;z-index:2529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79200" behindDoc="0" locked="0" layoutInCell="1" allowOverlap="1" wp14:anchorId="1EB8F6CB" wp14:editId="38E082D8">
                <wp:simplePos x="0" y="0"/>
                <wp:positionH relativeFrom="column">
                  <wp:posOffset>1198880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0" t="635" r="4445" b="0"/>
                <wp:wrapNone/>
                <wp:docPr id="979" name="Rectangle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B8F6CB" id="Rectangle 2169" o:spid="_x0000_s1193" style="position:absolute;margin-left:94.4pt;margin-top:97.55pt;width:110.75pt;height:23.25pt;z-index:25297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rfm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WYaRoAM06TOUjYp1z1AUJp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77152" behindDoc="0" locked="0" layoutInCell="1" allowOverlap="1" wp14:anchorId="18085BAF" wp14:editId="13B1F96E">
                <wp:simplePos x="0" y="0"/>
                <wp:positionH relativeFrom="column">
                  <wp:posOffset>-163830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0" t="635" r="0" b="0"/>
                <wp:wrapNone/>
                <wp:docPr id="978" name="Rectangle 2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085BAF" id="Rectangle 2168" o:spid="_x0000_s1194" style="position:absolute;margin-left:-12.9pt;margin-top:97.55pt;width:110.75pt;height:23.25pt;z-index:2529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68960" behindDoc="0" locked="0" layoutInCell="1" allowOverlap="1" wp14:anchorId="2DBAB4EC" wp14:editId="6EBB91E8">
                <wp:simplePos x="0" y="0"/>
                <wp:positionH relativeFrom="column">
                  <wp:posOffset>7910830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1270"/>
                <wp:wrapNone/>
                <wp:docPr id="977" name="Rectangle 2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BAB4EC" id="Rectangle 2167" o:spid="_x0000_s1195" style="position:absolute;margin-left:622.9pt;margin-top:9.65pt;width:110.75pt;height:23.25pt;z-index:25296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64864" behindDoc="0" locked="0" layoutInCell="1" allowOverlap="1" wp14:anchorId="2CD958C2" wp14:editId="292EDE79">
                <wp:simplePos x="0" y="0"/>
                <wp:positionH relativeFrom="column">
                  <wp:posOffset>6562090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3810" b="1270"/>
                <wp:wrapNone/>
                <wp:docPr id="976" name="Rectangle 2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D958C2" id="Rectangle 2166" o:spid="_x0000_s1196" style="position:absolute;margin-left:516.7pt;margin-top:9.65pt;width:110.75pt;height:23.25pt;z-index:25296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Pm8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WYKRoAM06TOUjYp1z1AUJo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56672" behindDoc="0" locked="0" layoutInCell="1" allowOverlap="1" wp14:anchorId="06199330" wp14:editId="1E305A01">
                <wp:simplePos x="0" y="0"/>
                <wp:positionH relativeFrom="column">
                  <wp:posOffset>5217160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1270"/>
                <wp:wrapNone/>
                <wp:docPr id="975" name="Rectangle 2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199330" id="Rectangle 2165" o:spid="_x0000_s1197" style="position:absolute;margin-left:410.8pt;margin-top:9.65pt;width:110.75pt;height:23.25pt;z-index:2529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FBO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32192" behindDoc="0" locked="0" layoutInCell="1" allowOverlap="1" wp14:anchorId="3FF9895E" wp14:editId="6317AD0B">
                <wp:simplePos x="0" y="0"/>
                <wp:positionH relativeFrom="column">
                  <wp:posOffset>-163830</wp:posOffset>
                </wp:positionH>
                <wp:positionV relativeFrom="paragraph">
                  <wp:posOffset>122555</wp:posOffset>
                </wp:positionV>
                <wp:extent cx="1362710" cy="295275"/>
                <wp:effectExtent l="0" t="0" r="1270" b="1270"/>
                <wp:wrapNone/>
                <wp:docPr id="971" name="Rectangle 2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271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AA2330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  <w:p w:rsidR="00FA54BF" w:rsidRPr="00AA2330" w:rsidRDefault="00FA54BF" w:rsidP="00AA2330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9895E" id="Rectangle 2033" o:spid="_x0000_s1198" style="position:absolute;margin-left:-12.9pt;margin-top:9.65pt;width:107.3pt;height:23.25pt;z-index:25063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" filled="f" stroked="f" strokecolor="#899068" strokeweight=".5pt">
                <v:textbox>
                  <w:txbxContent>
                    <w:p w:rsidR="00FA54BF" w:rsidRPr="00575ED3" w:rsidRDefault="00FA54BF" w:rsidP="00AA2330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  <w:p w:rsidR="00FA54BF" w:rsidRPr="00AA2330" w:rsidRDefault="00FA54BF" w:rsidP="00AA2330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/>
    <w:p w:rsidR="000A2E79" w:rsidRDefault="007312F7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64576" behindDoc="1" locked="0" layoutInCell="1" allowOverlap="1" wp14:anchorId="3A2CD095" wp14:editId="644ABE6A">
                <wp:simplePos x="0" y="0"/>
                <wp:positionH relativeFrom="column">
                  <wp:posOffset>6629400</wp:posOffset>
                </wp:positionH>
                <wp:positionV relativeFrom="paragraph">
                  <wp:posOffset>102235</wp:posOffset>
                </wp:positionV>
                <wp:extent cx="1288415" cy="1069340"/>
                <wp:effectExtent l="0" t="0" r="26035" b="16510"/>
                <wp:wrapTight wrapText="bothSides">
                  <wp:wrapPolygon edited="0">
                    <wp:start x="1277" y="0"/>
                    <wp:lineTo x="0" y="1539"/>
                    <wp:lineTo x="0" y="20010"/>
                    <wp:lineTo x="958" y="21549"/>
                    <wp:lineTo x="20759" y="21549"/>
                    <wp:lineTo x="21717" y="20010"/>
                    <wp:lineTo x="21717" y="1539"/>
                    <wp:lineTo x="20440" y="0"/>
                    <wp:lineTo x="1277" y="0"/>
                  </wp:wrapPolygon>
                </wp:wrapTight>
                <wp:docPr id="970" name="AutoShape 1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2CD095" id="AutoShape 1991" o:spid="_x0000_s1199" style="position:absolute;margin-left:522pt;margin-top:8.05pt;width:101.45pt;height:84.2pt;z-index:-2530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66304" behindDoc="0" locked="0" layoutInCell="1" allowOverlap="1" wp14:anchorId="2277E3FE" wp14:editId="6C7247EF">
                <wp:simplePos x="0" y="0"/>
                <wp:positionH relativeFrom="column">
                  <wp:posOffset>5274310</wp:posOffset>
                </wp:positionH>
                <wp:positionV relativeFrom="paragraph">
                  <wp:posOffset>106045</wp:posOffset>
                </wp:positionV>
                <wp:extent cx="1289685" cy="1069340"/>
                <wp:effectExtent l="6985" t="10795" r="8255" b="5715"/>
                <wp:wrapNone/>
                <wp:docPr id="969" name="AutoShape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77E3FE" id="AutoShape 1990" o:spid="_x0000_s1200" style="position:absolute;margin-left:415.3pt;margin-top:8.35pt;width:101.55pt;height:84.2pt;z-index:25046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40672" behindDoc="1" locked="0" layoutInCell="1" allowOverlap="1" wp14:anchorId="773E92A8" wp14:editId="368D3A88">
                <wp:simplePos x="0" y="0"/>
                <wp:positionH relativeFrom="column">
                  <wp:posOffset>7969250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6350" t="10795" r="9525" b="5715"/>
                <wp:wrapNone/>
                <wp:docPr id="968" name="AutoShape 1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17B9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 xml:space="preserve"> </w:t>
                            </w: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3E92A8" id="AutoShape 1992" o:spid="_x0000_s1201" style="position:absolute;margin-left:627.5pt;margin-top:8.35pt;width:101.5pt;height:84.2pt;z-index:-2531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17B9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 xml:space="preserve"> </w:t>
                      </w: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59136" behindDoc="0" locked="0" layoutInCell="1" allowOverlap="1" wp14:anchorId="630B44DA" wp14:editId="425D4A0B">
                <wp:simplePos x="0" y="0"/>
                <wp:positionH relativeFrom="column">
                  <wp:posOffset>3926840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2065" t="10795" r="13335" b="5715"/>
                <wp:wrapNone/>
                <wp:docPr id="967" name="AutoShape 1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0B44DA" id="AutoShape 1989" o:spid="_x0000_s1202" style="position:absolute;margin-left:309.2pt;margin-top:8.35pt;width:101.5pt;height:84.2pt;z-index:25045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56064" behindDoc="0" locked="0" layoutInCell="1" allowOverlap="1" wp14:anchorId="0FEE6296" wp14:editId="4748DF1F">
                <wp:simplePos x="0" y="0"/>
                <wp:positionH relativeFrom="column">
                  <wp:posOffset>2579370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7620" t="10795" r="8255" b="5715"/>
                <wp:wrapNone/>
                <wp:docPr id="966" name="AutoShape 1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FEE6296" id="AutoShape 1988" o:spid="_x0000_s1203" style="position:absolute;margin-left:203.1pt;margin-top:8.35pt;width:101.5pt;height:84.2pt;z-index:25045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52992" behindDoc="0" locked="0" layoutInCell="1" allowOverlap="1" wp14:anchorId="51A47ECE" wp14:editId="2EA176CF">
                <wp:simplePos x="0" y="0"/>
                <wp:positionH relativeFrom="column">
                  <wp:posOffset>1232535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335" t="10795" r="12700" b="5715"/>
                <wp:wrapNone/>
                <wp:docPr id="965" name="AutoShape 1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A47ECE" id="AutoShape 1987" o:spid="_x0000_s1204" style="position:absolute;margin-left:97.05pt;margin-top:8.35pt;width:101.45pt;height:84.2pt;z-index:25045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49920" behindDoc="0" locked="0" layoutInCell="1" allowOverlap="1" wp14:anchorId="0357B21A" wp14:editId="56584D2F">
                <wp:simplePos x="0" y="0"/>
                <wp:positionH relativeFrom="column">
                  <wp:posOffset>-114300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9525" t="10795" r="6350" b="5715"/>
                <wp:wrapNone/>
                <wp:docPr id="964" name="AutoShape 1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57B21A" id="AutoShape 1986" o:spid="_x0000_s1205" style="position:absolute;margin-left:-9pt;margin-top:8.35pt;width:101.5pt;height:84.2pt;z-index:25044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594F4A" w:rsidP="000A2E79">
      <w:r>
        <w:rPr>
          <w:noProof/>
          <w:lang w:bidi="th-TH"/>
        </w:rPr>
        <w:drawing>
          <wp:anchor distT="0" distB="0" distL="114300" distR="114300" simplePos="0" relativeHeight="250434560" behindDoc="1" locked="0" layoutInCell="1" allowOverlap="1" wp14:anchorId="1495F7B1" wp14:editId="584BFF31">
            <wp:simplePos x="0" y="0"/>
            <wp:positionH relativeFrom="column">
              <wp:posOffset>7981950</wp:posOffset>
            </wp:positionH>
            <wp:positionV relativeFrom="paragraph">
              <wp:posOffset>27305</wp:posOffset>
            </wp:positionV>
            <wp:extent cx="483870" cy="570865"/>
            <wp:effectExtent l="76200" t="76200" r="68580" b="7683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A2E79" w:rsidRDefault="000A2E79" w:rsidP="000A2E79"/>
    <w:p w:rsidR="000A2E79" w:rsidRDefault="000A2E79" w:rsidP="000A2E79"/>
    <w:p w:rsidR="000A2E79" w:rsidRDefault="000A2E79" w:rsidP="000A2E79"/>
    <w:p w:rsidR="000A2E79" w:rsidRDefault="000A2E79" w:rsidP="000A2E79"/>
    <w:p w:rsidR="000A2E79" w:rsidRDefault="000A2E79" w:rsidP="000A2E79"/>
    <w:p w:rsidR="000A2E79" w:rsidRDefault="007312F7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61504" behindDoc="1" locked="0" layoutInCell="1" allowOverlap="1" wp14:anchorId="0A9F0D1C" wp14:editId="12C693A3">
                <wp:simplePos x="0" y="0"/>
                <wp:positionH relativeFrom="column">
                  <wp:posOffset>6630670</wp:posOffset>
                </wp:positionH>
                <wp:positionV relativeFrom="paragraph">
                  <wp:posOffset>130810</wp:posOffset>
                </wp:positionV>
                <wp:extent cx="1288415" cy="1069340"/>
                <wp:effectExtent l="10795" t="6985" r="5715" b="9525"/>
                <wp:wrapNone/>
                <wp:docPr id="963" name="AutoShape 1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9F0D1C" id="AutoShape 1997" o:spid="_x0000_s1206" style="position:absolute;margin-left:522.1pt;margin-top:10.3pt;width:101.45pt;height:84.2pt;z-index:-2530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41728" behindDoc="1" locked="0" layoutInCell="1" allowOverlap="1" wp14:anchorId="671A8AFC" wp14:editId="0052DD49">
                <wp:simplePos x="0" y="0"/>
                <wp:positionH relativeFrom="column">
                  <wp:posOffset>5274310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985" t="8890" r="8890" b="7620"/>
                <wp:wrapNone/>
                <wp:docPr id="962" name="AutoShape 1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1A8AFC" id="AutoShape 1983" o:spid="_x0000_s1207" style="position:absolute;margin-left:415.3pt;margin-top:10.45pt;width:101.5pt;height:84.2pt;z-index:-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58464" behindDoc="0" locked="0" layoutInCell="1" allowOverlap="1" wp14:anchorId="05FFF70A" wp14:editId="47B4F2FB">
                <wp:simplePos x="0" y="0"/>
                <wp:positionH relativeFrom="column">
                  <wp:posOffset>7969250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350" t="8890" r="9525" b="7620"/>
                <wp:wrapNone/>
                <wp:docPr id="961" name="AutoShape 1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FFF70A" id="AutoShape 1998" o:spid="_x0000_s1208" style="position:absolute;margin-left:627.5pt;margin-top:10.45pt;width:101.5pt;height:84.2pt;z-index:25055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14432" behindDoc="0" locked="0" layoutInCell="1" allowOverlap="1" wp14:anchorId="03DA5FD0" wp14:editId="6B9A6CFA">
                <wp:simplePos x="0" y="0"/>
                <wp:positionH relativeFrom="column">
                  <wp:posOffset>3926840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12065" t="8890" r="13335" b="7620"/>
                <wp:wrapNone/>
                <wp:docPr id="960" name="AutoShape 1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DA5FD0" id="AutoShape 1996" o:spid="_x0000_s1209" style="position:absolute;margin-left:309.2pt;margin-top:10.45pt;width:101.5pt;height:84.2pt;z-index:25051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90880" behindDoc="0" locked="0" layoutInCell="1" allowOverlap="1" wp14:anchorId="1E53986D" wp14:editId="080B4CC4">
                <wp:simplePos x="0" y="0"/>
                <wp:positionH relativeFrom="column">
                  <wp:posOffset>2579370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7620" t="8890" r="8255" b="7620"/>
                <wp:wrapNone/>
                <wp:docPr id="959" name="AutoShap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53986D" id="AutoShape 1995" o:spid="_x0000_s1210" style="position:absolute;margin-left:203.1pt;margin-top:10.45pt;width:101.5pt;height:84.2pt;z-index:25049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76512" behindDoc="0" locked="0" layoutInCell="1" allowOverlap="1" wp14:anchorId="348CB366" wp14:editId="14CB32BD">
                <wp:simplePos x="0" y="0"/>
                <wp:positionH relativeFrom="column">
                  <wp:posOffset>1232535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335" t="8890" r="12700" b="7620"/>
                <wp:wrapNone/>
                <wp:docPr id="958" name="AutoShape 1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8CB366" id="AutoShape 1994" o:spid="_x0000_s1211" style="position:absolute;margin-left:97.05pt;margin-top:10.45pt;width:101.45pt;height:84.2pt;z-index:2501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79616" behindDoc="0" locked="0" layoutInCell="1" allowOverlap="1" wp14:anchorId="5266389A" wp14:editId="369651C6">
                <wp:simplePos x="0" y="0"/>
                <wp:positionH relativeFrom="column">
                  <wp:posOffset>-114300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9525" t="8890" r="6350" b="7620"/>
                <wp:wrapNone/>
                <wp:docPr id="957" name="AutoShape 1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</w:t>
                            </w: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66389A" id="AutoShape 1993" o:spid="_x0000_s1212" style="position:absolute;margin-left:-9pt;margin-top:10.45pt;width:101.5pt;height:84.2pt;z-index:25047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z9C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</w:t>
                      </w: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  <w:lang w:bidi="th-TH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0A2E79" w:rsidP="000A2E79"/>
    <w:p w:rsidR="000A2E79" w:rsidRDefault="000A2E79" w:rsidP="000A2E79"/>
    <w:p w:rsidR="000A2E79" w:rsidRDefault="00D73D49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31488" behindDoc="0" locked="0" layoutInCell="1" allowOverlap="1" wp14:anchorId="3FCBED00" wp14:editId="0D4FEB33">
                <wp:simplePos x="0" y="0"/>
                <wp:positionH relativeFrom="column">
                  <wp:posOffset>-172085</wp:posOffset>
                </wp:positionH>
                <wp:positionV relativeFrom="paragraph">
                  <wp:posOffset>137160</wp:posOffset>
                </wp:positionV>
                <wp:extent cx="473710" cy="440690"/>
                <wp:effectExtent l="0" t="0" r="0" b="0"/>
                <wp:wrapNone/>
                <wp:docPr id="954" name="Rectangle 1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0A2E79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CBED00" id="Rectangle 1982" o:spid="_x0000_s1213" style="position:absolute;margin-left:-13.55pt;margin-top:10.8pt;width:37.3pt;height:34.7pt;z-index:25043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0A2E79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/>
    <w:p w:rsidR="000A2E79" w:rsidRDefault="000A2E79" w:rsidP="000A2E79"/>
    <w:p w:rsidR="000A2E79" w:rsidRDefault="00B73F9D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99008" behindDoc="0" locked="0" layoutInCell="1" allowOverlap="1" wp14:anchorId="0AD2A753" wp14:editId="4E69C137">
                <wp:simplePos x="0" y="0"/>
                <wp:positionH relativeFrom="column">
                  <wp:posOffset>6569710</wp:posOffset>
                </wp:positionH>
                <wp:positionV relativeFrom="paragraph">
                  <wp:posOffset>19685</wp:posOffset>
                </wp:positionV>
                <wp:extent cx="1406525" cy="295275"/>
                <wp:effectExtent l="0" t="0" r="0" b="9525"/>
                <wp:wrapNone/>
                <wp:docPr id="990" name="Rectangle 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D2A753" id="Rectangle 2180" o:spid="_x0000_s1214" style="position:absolute;margin-left:517.3pt;margin-top:1.55pt;width:110.75pt;height:23.25pt;z-index:2530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54336" behindDoc="0" locked="0" layoutInCell="1" allowOverlap="1" wp14:anchorId="4A263F4F" wp14:editId="38579BDB">
                <wp:simplePos x="0" y="0"/>
                <wp:positionH relativeFrom="column">
                  <wp:posOffset>1189990</wp:posOffset>
                </wp:positionH>
                <wp:positionV relativeFrom="paragraph">
                  <wp:posOffset>15875</wp:posOffset>
                </wp:positionV>
                <wp:extent cx="1406525" cy="295275"/>
                <wp:effectExtent l="0" t="0" r="0" b="9525"/>
                <wp:wrapNone/>
                <wp:docPr id="986" name="Rectangle 2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263F4F" id="Rectangle 2176" o:spid="_x0000_s1215" style="position:absolute;margin-left:93.7pt;margin-top:1.25pt;width:110.75pt;height:23.25pt;z-index:25025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zwO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NMFI0AGa9BnKRsW6ZygKZ4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7312F7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37664" behindDoc="1" locked="0" layoutInCell="1" allowOverlap="1" wp14:anchorId="1402F874" wp14:editId="51023017">
                <wp:simplePos x="0" y="0"/>
                <wp:positionH relativeFrom="column">
                  <wp:posOffset>1165860</wp:posOffset>
                </wp:positionH>
                <wp:positionV relativeFrom="paragraph">
                  <wp:posOffset>97790</wp:posOffset>
                </wp:positionV>
                <wp:extent cx="766445" cy="636270"/>
                <wp:effectExtent l="3810" t="2540" r="1270" b="0"/>
                <wp:wrapNone/>
                <wp:docPr id="953" name="AutoShape 2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445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D7B8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60"/>
                                <w:szCs w:val="6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60"/>
                                <w:szCs w:val="60"/>
                                <w:lang w:bidi="th-TH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02F874" id="AutoShape 2156" o:spid="_x0000_s1216" style="position:absolute;margin-left:91.8pt;margin-top:7.7pt;width:60.35pt;height:50.1pt;z-index:-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" filled="f" stroked="f" strokecolor="#899068" strokeweight=".5pt">
                <v:textbox>
                  <w:txbxContent>
                    <w:p w:rsidR="00FA54BF" w:rsidRPr="00AD7B84" w:rsidRDefault="00FA54BF" w:rsidP="000A2E79">
                      <w:pPr>
                        <w:jc w:val="center"/>
                        <w:rPr>
                          <w:b/>
                          <w:bCs/>
                          <w:sz w:val="60"/>
                          <w:szCs w:val="6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60"/>
                          <w:szCs w:val="60"/>
                          <w:lang w:bidi="th-TH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03136" behindDoc="0" locked="0" layoutInCell="1" allowOverlap="1" wp14:anchorId="5BFBB3CD" wp14:editId="622DAA52">
                <wp:simplePos x="0" y="0"/>
                <wp:positionH relativeFrom="column">
                  <wp:posOffset>1231900</wp:posOffset>
                </wp:positionH>
                <wp:positionV relativeFrom="paragraph">
                  <wp:posOffset>155575</wp:posOffset>
                </wp:positionV>
                <wp:extent cx="1289050" cy="1069975"/>
                <wp:effectExtent l="12700" t="12700" r="12700" b="12700"/>
                <wp:wrapNone/>
                <wp:docPr id="952" name="AutoShape 2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FBB3CD" id="AutoShape 2155" o:spid="_x0000_s1217" style="position:absolute;margin-left:97pt;margin-top:12.25pt;width:101.5pt;height:84.25pt;z-index:2502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37952" behindDoc="0" locked="0" layoutInCell="1" allowOverlap="1" wp14:anchorId="0CEBE661" wp14:editId="50F1E1DE">
                <wp:simplePos x="0" y="0"/>
                <wp:positionH relativeFrom="column">
                  <wp:posOffset>1248410</wp:posOffset>
                </wp:positionH>
                <wp:positionV relativeFrom="paragraph">
                  <wp:posOffset>221615</wp:posOffset>
                </wp:positionV>
                <wp:extent cx="1222375" cy="914400"/>
                <wp:effectExtent l="10160" t="12065" r="5715" b="6985"/>
                <wp:wrapNone/>
                <wp:docPr id="951" name="AutoShape 2158" descr="แรม 2 ค่ำ เดือน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22375" cy="91440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A986C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158" o:spid="_x0000_s1026" type="#_x0000_t32" alt="แรม 2 ค่ำ เดือน 4" style="position:absolute;margin-left:98.3pt;margin-top:17.45pt;width:96.25pt;height:1in;flip:y;z-index:25023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" strokecolor="#899068" strokeweight=".5pt"/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90560" behindDoc="1" locked="0" layoutInCell="1" allowOverlap="1" wp14:anchorId="6A72D830" wp14:editId="52DCA1C6">
                <wp:simplePos x="0" y="0"/>
                <wp:positionH relativeFrom="column">
                  <wp:posOffset>-180340</wp:posOffset>
                </wp:positionH>
                <wp:positionV relativeFrom="paragraph">
                  <wp:posOffset>101600</wp:posOffset>
                </wp:positionV>
                <wp:extent cx="766445" cy="636270"/>
                <wp:effectExtent l="635" t="0" r="4445" b="0"/>
                <wp:wrapNone/>
                <wp:docPr id="950" name="AutoShape 2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445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A72D830" id="AutoShape 2145" o:spid="_x0000_s1218" style="position:absolute;margin-left:-14.2pt;margin-top:8pt;width:60.35pt;height:50.1pt;z-index:-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" filled="f" stroked="f" strokecolor="#899068" strokeweight=".5pt">
                <v:textbox>
                  <w:txbxContent>
                    <w:p w:rsidR="00FA54BF" w:rsidRPr="00A05304" w:rsidRDefault="00FA54BF" w:rsidP="000A2E79">
                      <w:pPr>
                        <w:jc w:val="center"/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D73D49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256704" behindDoc="0" locked="0" layoutInCell="1" allowOverlap="1" wp14:anchorId="7536F7D4" wp14:editId="58CE641E">
                <wp:simplePos x="0" y="0"/>
                <wp:positionH relativeFrom="column">
                  <wp:posOffset>6619875</wp:posOffset>
                </wp:positionH>
                <wp:positionV relativeFrom="paragraph">
                  <wp:posOffset>20320</wp:posOffset>
                </wp:positionV>
                <wp:extent cx="1289050" cy="1069340"/>
                <wp:effectExtent l="0" t="0" r="25400" b="16510"/>
                <wp:wrapNone/>
                <wp:docPr id="544" name="AutoShap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D73D4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536F7D4" id="_x0000_s1219" style="position:absolute;margin-left:521.25pt;margin-top:1.6pt;width:101.5pt;height:84.2pt;z-index:2532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D73D4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262848" behindDoc="0" locked="0" layoutInCell="1" allowOverlap="1" wp14:anchorId="00E3C684" wp14:editId="3D4373D8">
                <wp:simplePos x="0" y="0"/>
                <wp:positionH relativeFrom="column">
                  <wp:posOffset>7972425</wp:posOffset>
                </wp:positionH>
                <wp:positionV relativeFrom="paragraph">
                  <wp:posOffset>21590</wp:posOffset>
                </wp:positionV>
                <wp:extent cx="1289050" cy="1069340"/>
                <wp:effectExtent l="0" t="0" r="25400" b="16510"/>
                <wp:wrapNone/>
                <wp:docPr id="574" name="AutoShap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D73D4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E3C684" id="_x0000_s1220" style="position:absolute;margin-left:627.75pt;margin-top:1.7pt;width:101.5pt;height:84.2pt;z-index:2532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D73D4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243392" behindDoc="0" locked="0" layoutInCell="1" allowOverlap="1" wp14:anchorId="5FC000A8" wp14:editId="63E61481">
                <wp:simplePos x="0" y="0"/>
                <wp:positionH relativeFrom="column">
                  <wp:posOffset>5273675</wp:posOffset>
                </wp:positionH>
                <wp:positionV relativeFrom="paragraph">
                  <wp:posOffset>20320</wp:posOffset>
                </wp:positionV>
                <wp:extent cx="1289050" cy="1069340"/>
                <wp:effectExtent l="0" t="0" r="25400" b="16510"/>
                <wp:wrapNone/>
                <wp:docPr id="540" name="AutoShap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D73D4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C000A8" id="_x0000_s1221" style="position:absolute;margin-left:415.25pt;margin-top:1.6pt;width:101.5pt;height:84.2pt;z-index:2532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" filled="f" strokecolor="#899068" strokeweight=".5pt">
                <v:textbox>
                  <w:txbxContent>
                    <w:p w:rsidR="00FA54BF" w:rsidRPr="006C6FD4" w:rsidRDefault="00FA54BF" w:rsidP="00D73D4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231104" behindDoc="0" locked="0" layoutInCell="1" allowOverlap="1" wp14:anchorId="0CAD9326" wp14:editId="79F2DD10">
                <wp:simplePos x="0" y="0"/>
                <wp:positionH relativeFrom="column">
                  <wp:posOffset>3930650</wp:posOffset>
                </wp:positionH>
                <wp:positionV relativeFrom="paragraph">
                  <wp:posOffset>10795</wp:posOffset>
                </wp:positionV>
                <wp:extent cx="1289050" cy="1069340"/>
                <wp:effectExtent l="0" t="0" r="25400" b="16510"/>
                <wp:wrapNone/>
                <wp:docPr id="529" name="AutoShap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D73D4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AD9326" id="_x0000_s1222" style="position:absolute;margin-left:309.5pt;margin-top:.85pt;width:101.5pt;height:84.2pt;z-index:2532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D73D4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216768" behindDoc="0" locked="0" layoutInCell="1" allowOverlap="1" wp14:anchorId="75179ADB" wp14:editId="259CC111">
                <wp:simplePos x="0" y="0"/>
                <wp:positionH relativeFrom="column">
                  <wp:posOffset>2578100</wp:posOffset>
                </wp:positionH>
                <wp:positionV relativeFrom="paragraph">
                  <wp:posOffset>8255</wp:posOffset>
                </wp:positionV>
                <wp:extent cx="1289050" cy="1069340"/>
                <wp:effectExtent l="0" t="0" r="25400" b="16510"/>
                <wp:wrapNone/>
                <wp:docPr id="462" name="AutoShape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D73D4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5179ADB" id="_x0000_s1223" style="position:absolute;margin-left:203pt;margin-top:.65pt;width:101.5pt;height:84.2pt;z-index:2532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D73D4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 w:rsidR="00F34374">
        <w:rPr>
          <w:noProof/>
          <w:lang w:bidi="th-TH"/>
        </w:rPr>
        <w:drawing>
          <wp:anchor distT="0" distB="0" distL="114300" distR="114300" simplePos="0" relativeHeight="250671104" behindDoc="1" locked="0" layoutInCell="1" allowOverlap="1" wp14:anchorId="09A7663F" wp14:editId="760A33C8">
            <wp:simplePos x="0" y="0"/>
            <wp:positionH relativeFrom="column">
              <wp:posOffset>142875</wp:posOffset>
            </wp:positionH>
            <wp:positionV relativeFrom="paragraph">
              <wp:posOffset>25400</wp:posOffset>
            </wp:positionV>
            <wp:extent cx="729615" cy="860945"/>
            <wp:effectExtent l="0" t="0" r="0" b="0"/>
            <wp:wrapNone/>
            <wp:docPr id="3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" cy="860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00448" behindDoc="1" locked="0" layoutInCell="1" allowOverlap="1" wp14:anchorId="00718901" wp14:editId="1EA19CE5">
                <wp:simplePos x="0" y="0"/>
                <wp:positionH relativeFrom="column">
                  <wp:posOffset>-114300</wp:posOffset>
                </wp:positionH>
                <wp:positionV relativeFrom="paragraph">
                  <wp:posOffset>3810</wp:posOffset>
                </wp:positionV>
                <wp:extent cx="1289050" cy="1069975"/>
                <wp:effectExtent l="9525" t="13335" r="6350" b="12065"/>
                <wp:wrapNone/>
                <wp:docPr id="947" name="AutoShape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718901" id="AutoShape 1999" o:spid="_x0000_s1224" style="position:absolute;margin-left:-9pt;margin-top:.3pt;width:101.5pt;height:84.25pt;z-index:-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34528" behindDoc="1" locked="0" layoutInCell="1" allowOverlap="1" wp14:anchorId="390CB324" wp14:editId="37414907">
                <wp:simplePos x="0" y="0"/>
                <wp:positionH relativeFrom="column">
                  <wp:posOffset>-97790</wp:posOffset>
                </wp:positionH>
                <wp:positionV relativeFrom="paragraph">
                  <wp:posOffset>69850</wp:posOffset>
                </wp:positionV>
                <wp:extent cx="1222375" cy="914400"/>
                <wp:effectExtent l="6985" t="12700" r="8890" b="6350"/>
                <wp:wrapNone/>
                <wp:docPr id="946" name="AutoShape 2147" descr="แรม 2 ค่ำ เดือน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22375" cy="91440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06D745" id="AutoShape 2147" o:spid="_x0000_s1026" type="#_x0000_t32" alt="แรม 2 ค่ำ เดือน 4" style="position:absolute;margin-left:-7.7pt;margin-top:5.5pt;width:96.25pt;height:1in;flip:y;z-index:-2531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" strokecolor="#899068" strokeweight=".5pt"/>
            </w:pict>
          </mc:Fallback>
        </mc:AlternateContent>
      </w:r>
    </w:p>
    <w:p w:rsidR="000A2E79" w:rsidRDefault="00F34374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11008" behindDoc="0" locked="0" layoutInCell="1" allowOverlap="1" wp14:anchorId="5E9B64B6" wp14:editId="0A738BC9">
                <wp:simplePos x="0" y="0"/>
                <wp:positionH relativeFrom="column">
                  <wp:posOffset>756285</wp:posOffset>
                </wp:positionH>
                <wp:positionV relativeFrom="paragraph">
                  <wp:posOffset>55880</wp:posOffset>
                </wp:positionV>
                <wp:extent cx="473710" cy="440690"/>
                <wp:effectExtent l="4445" t="0" r="0" b="1270"/>
                <wp:wrapNone/>
                <wp:docPr id="995" name="Rectangle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0A2E79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9B64B6" id="Rectangle 1981" o:spid="_x0000_s1225" style="position:absolute;margin-left:59.55pt;margin-top:4.4pt;width:37.3pt;height:34.7pt;z-index:25041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0A2E79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0A2E79" w:rsidRDefault="00B97319" w:rsidP="000A2E79">
      <w:r>
        <w:rPr>
          <w:noProof/>
          <w:lang w:bidi="th-TH"/>
        </w:rPr>
        <w:drawing>
          <wp:anchor distT="0" distB="0" distL="114300" distR="114300" simplePos="0" relativeHeight="250294272" behindDoc="1" locked="0" layoutInCell="1" allowOverlap="1" wp14:anchorId="0DC6668E" wp14:editId="0F590279">
            <wp:simplePos x="0" y="0"/>
            <wp:positionH relativeFrom="column">
              <wp:posOffset>7531735</wp:posOffset>
            </wp:positionH>
            <wp:positionV relativeFrom="paragraph">
              <wp:posOffset>73025</wp:posOffset>
            </wp:positionV>
            <wp:extent cx="1085850" cy="1040130"/>
            <wp:effectExtent l="0" t="0" r="0" b="7620"/>
            <wp:wrapNone/>
            <wp:docPr id="16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4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54304" behindDoc="0" locked="0" layoutInCell="1" allowOverlap="1" wp14:anchorId="64C087DD" wp14:editId="4929140F">
                <wp:simplePos x="0" y="0"/>
                <wp:positionH relativeFrom="column">
                  <wp:posOffset>1060450</wp:posOffset>
                </wp:positionH>
                <wp:positionV relativeFrom="paragraph">
                  <wp:posOffset>88900</wp:posOffset>
                </wp:positionV>
                <wp:extent cx="766445" cy="636270"/>
                <wp:effectExtent l="0" t="0" r="0" b="0"/>
                <wp:wrapNone/>
                <wp:docPr id="942" name="AutoShape 2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445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D7B8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60"/>
                                <w:szCs w:val="6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60"/>
                                <w:szCs w:val="60"/>
                                <w:lang w:bidi="th-TH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C087DD" id="AutoShape 2992" o:spid="_x0000_s1226" style="position:absolute;margin-left:83.5pt;margin-top:7pt;width:60.35pt;height:50.1pt;z-index:2531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" filled="f" stroked="f" strokecolor="#899068" strokeweight=".5pt">
                <v:textbox>
                  <w:txbxContent>
                    <w:p w:rsidR="00FA54BF" w:rsidRPr="00AD7B84" w:rsidRDefault="00FA54BF" w:rsidP="000A2E79">
                      <w:pPr>
                        <w:jc w:val="center"/>
                        <w:rPr>
                          <w:b/>
                          <w:bCs/>
                          <w:sz w:val="60"/>
                          <w:szCs w:val="6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60"/>
                          <w:szCs w:val="60"/>
                          <w:lang w:bidi="th-TH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96704" behindDoc="1" locked="0" layoutInCell="1" allowOverlap="1" wp14:anchorId="47F35712" wp14:editId="5D601C4A">
                <wp:simplePos x="0" y="0"/>
                <wp:positionH relativeFrom="column">
                  <wp:posOffset>-346710</wp:posOffset>
                </wp:positionH>
                <wp:positionV relativeFrom="paragraph">
                  <wp:posOffset>93345</wp:posOffset>
                </wp:positionV>
                <wp:extent cx="766445" cy="636270"/>
                <wp:effectExtent l="0" t="0" r="0" b="0"/>
                <wp:wrapNone/>
                <wp:docPr id="941" name="AutoShape 2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445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F35712" id="AutoShape 2146" o:spid="_x0000_s1227" style="position:absolute;margin-left:-27.3pt;margin-top:7.35pt;width:60.35pt;height:50.1pt;z-index:-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" filled="f" stroked="f" strokecolor="#899068" strokeweight=".5pt">
                <v:textbox>
                  <w:txbxContent>
                    <w:p w:rsidR="00FA54BF" w:rsidRPr="00A05304" w:rsidRDefault="00FA54BF" w:rsidP="000A2E79">
                      <w:pPr>
                        <w:jc w:val="center"/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 w:rsidR="00F34374">
        <w:rPr>
          <w:noProof/>
          <w:lang w:bidi="th-TH"/>
        </w:rPr>
        <w:drawing>
          <wp:anchor distT="0" distB="0" distL="114300" distR="114300" simplePos="0" relativeHeight="250301440" behindDoc="1" locked="0" layoutInCell="1" allowOverlap="1" wp14:anchorId="4B2A190D" wp14:editId="290FDD38">
            <wp:simplePos x="0" y="0"/>
            <wp:positionH relativeFrom="column">
              <wp:posOffset>-346075</wp:posOffset>
            </wp:positionH>
            <wp:positionV relativeFrom="paragraph">
              <wp:posOffset>74295</wp:posOffset>
            </wp:positionV>
            <wp:extent cx="1064895" cy="1037590"/>
            <wp:effectExtent l="0" t="5397" r="0" b="0"/>
            <wp:wrapThrough wrapText="bothSides">
              <wp:wrapPolygon edited="0">
                <wp:start x="-109" y="21488"/>
                <wp:lineTo x="21143" y="21488"/>
                <wp:lineTo x="21143" y="469"/>
                <wp:lineTo x="-109" y="469"/>
                <wp:lineTo x="-109" y="21488"/>
              </wp:wrapPolygon>
            </wp:wrapThrough>
            <wp:docPr id="19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4895" cy="103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442D">
        <w:rPr>
          <w:noProof/>
          <w:lang w:bidi="th-TH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4023" type="#_x0000_t136" style="position:absolute;margin-left:98.9pt;margin-top:7.4pt;width:82.8pt;height:10.8pt;rotation:-2390357fd;z-index:252155392;mso-position-horizontal-relative:text;mso-position-vertical-relative:text" wrapcoords="20618 4629 9425 -3086 7462 4629 5498 7714 0 4629 -393 7714 -393 16971 589 21600 7069 21600 9229 24686 11585 21600 11782 13886 12960 21600 17869 26229 18458 21600 21011 21600 21600 18514 21404 9257 20618 4629" fillcolor="black [3213]" stroked="f">
            <v:shadow color="#868686"/>
            <v:textpath style="font-family:&quot;JasmineUPC&quot;;font-size:14pt;v-text-kern:t" trim="t" fitpath="t" string="แรม 9 ค่ำ เดือน 4"/>
            <w10:wrap type="through"/>
          </v:shape>
        </w:pict>
      </w:r>
      <w:r w:rsidR="00B5442D">
        <w:rPr>
          <w:rFonts w:ascii="JasmineUPC" w:hAnsi="JasmineUPC" w:cs="JasmineUPC"/>
          <w:noProof/>
          <w:sz w:val="14"/>
          <w:szCs w:val="14"/>
        </w:rPr>
        <w:pict>
          <v:shape id="_x0000_s3176" type="#_x0000_t136" style="position:absolute;margin-left:-10.35pt;margin-top:7.4pt;width:82.8pt;height:10.8pt;rotation:-2390357fd;z-index:252156416;mso-position-horizontal-relative:text;mso-position-vertical-relative:text" wrapcoords="20618 4629 9425 -3086 7462 4629 5498 7714 0 4629 -393 7714 -393 16971 589 21600 7462 21600 9229 24686 11585 21600 11782 13886 12960 21600 17869 26229 18458 21600 21011 21600 21600 18514 21404 9257 20618 4629" fillcolor="black [3213]" stroked="f">
            <v:shadow color="#868686"/>
            <v:textpath style="font-family:&quot;JasmineUPC&quot;;font-size:14pt;v-text-kern:t" trim="t" fitpath="t" string="แรม 8 ค่ำ เดือน 4"/>
            <w10:wrap type="through"/>
          </v:shape>
        </w:pict>
      </w:r>
    </w:p>
    <w:p w:rsidR="000A2E79" w:rsidRDefault="000A2E79" w:rsidP="000A2E79">
      <w:r>
        <w:rPr>
          <w:noProof/>
          <w:lang w:bidi="th-TH"/>
        </w:rPr>
        <w:drawing>
          <wp:anchor distT="0" distB="0" distL="114300" distR="114300" simplePos="0" relativeHeight="250401792" behindDoc="1" locked="0" layoutInCell="1" allowOverlap="1" wp14:anchorId="60A66A7C" wp14:editId="6B4FF947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17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0395648" behindDoc="1" locked="0" layoutInCell="1" allowOverlap="1" wp14:anchorId="761AF7A6" wp14:editId="039B9A03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18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2E79" w:rsidRDefault="000A2E79" w:rsidP="000A2E79"/>
    <w:p w:rsidR="000A2E79" w:rsidRDefault="00D73D49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347840" behindDoc="0" locked="0" layoutInCell="1" allowOverlap="1" wp14:anchorId="5A2F5CC4" wp14:editId="6606BCCB">
                <wp:simplePos x="0" y="0"/>
                <wp:positionH relativeFrom="column">
                  <wp:posOffset>7101840</wp:posOffset>
                </wp:positionH>
                <wp:positionV relativeFrom="paragraph">
                  <wp:posOffset>64135</wp:posOffset>
                </wp:positionV>
                <wp:extent cx="1406525" cy="295275"/>
                <wp:effectExtent l="0" t="0" r="0" b="9525"/>
                <wp:wrapNone/>
                <wp:docPr id="690" name="Rectangl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D73D49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2F5CC4" id="_x0000_s1228" style="position:absolute;margin-left:559.2pt;margin-top:5.05pt;width:110.75pt;height:23.25pt;z-index:2533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D73D49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334528" behindDoc="0" locked="0" layoutInCell="1" allowOverlap="1" wp14:anchorId="2B859FAC" wp14:editId="404B60DA">
                <wp:simplePos x="0" y="0"/>
                <wp:positionH relativeFrom="column">
                  <wp:posOffset>5789930</wp:posOffset>
                </wp:positionH>
                <wp:positionV relativeFrom="paragraph">
                  <wp:posOffset>63500</wp:posOffset>
                </wp:positionV>
                <wp:extent cx="1406525" cy="295275"/>
                <wp:effectExtent l="0" t="0" r="0" b="9525"/>
                <wp:wrapNone/>
                <wp:docPr id="624" name="Rectangl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D73D49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859FAC" id="_x0000_s1229" style="position:absolute;margin-left:455.9pt;margin-top:5pt;width:110.75pt;height:23.25pt;z-index:2533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i3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iGAk6ABN+gxlo2LdMxSFs5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D73D49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324288" behindDoc="0" locked="0" layoutInCell="1" allowOverlap="1" wp14:anchorId="26CF5D18" wp14:editId="7C3329A6">
                <wp:simplePos x="0" y="0"/>
                <wp:positionH relativeFrom="column">
                  <wp:posOffset>4422140</wp:posOffset>
                </wp:positionH>
                <wp:positionV relativeFrom="paragraph">
                  <wp:posOffset>63500</wp:posOffset>
                </wp:positionV>
                <wp:extent cx="1406525" cy="295275"/>
                <wp:effectExtent l="0" t="0" r="0" b="9525"/>
                <wp:wrapNone/>
                <wp:docPr id="618" name="Rectangl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D73D49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CF5D18" id="_x0000_s1230" style="position:absolute;margin-left:348.2pt;margin-top:5pt;width:110.75pt;height:23.25pt;z-index:2533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UVL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EFol6ABN+gxlo2LdMxSFs5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D73D49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309952" behindDoc="0" locked="0" layoutInCell="1" allowOverlap="1" wp14:anchorId="51D1AD87" wp14:editId="73FB075B">
                <wp:simplePos x="0" y="0"/>
                <wp:positionH relativeFrom="column">
                  <wp:posOffset>3088640</wp:posOffset>
                </wp:positionH>
                <wp:positionV relativeFrom="paragraph">
                  <wp:posOffset>40005</wp:posOffset>
                </wp:positionV>
                <wp:extent cx="1406525" cy="295275"/>
                <wp:effectExtent l="0" t="0" r="0" b="9525"/>
                <wp:wrapNone/>
                <wp:docPr id="584" name="Rectangl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D73D49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D1AD87" id="_x0000_s1231" style="position:absolute;margin-left:243.2pt;margin-top:3.15pt;width:110.75pt;height:23.25pt;z-index:2533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b0B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jlGAk6ABN+gxlo2LdMxSFs5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D73D49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283328" behindDoc="0" locked="0" layoutInCell="1" allowOverlap="1" wp14:anchorId="00561CCF" wp14:editId="029BD04C">
                <wp:simplePos x="0" y="0"/>
                <wp:positionH relativeFrom="column">
                  <wp:posOffset>1742440</wp:posOffset>
                </wp:positionH>
                <wp:positionV relativeFrom="paragraph">
                  <wp:posOffset>41910</wp:posOffset>
                </wp:positionV>
                <wp:extent cx="1406525" cy="295275"/>
                <wp:effectExtent l="0" t="0" r="0" b="9525"/>
                <wp:wrapNone/>
                <wp:docPr id="579" name="Rectangle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D73D49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73F9D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561CCF" id="_x0000_s1232" style="position:absolute;margin-left:137.2pt;margin-top:3.3pt;width:110.75pt;height:23.25pt;z-index:2532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D73D49">
                      <w:pPr>
                        <w:jc w:val="center"/>
                        <w:rPr>
                          <w:szCs w:val="28"/>
                        </w:rPr>
                      </w:pPr>
                      <w:r w:rsidRPr="00B73F9D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F3437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22304" behindDoc="0" locked="0" layoutInCell="1" allowOverlap="1" wp14:anchorId="2E92B5B3" wp14:editId="4D515DD2">
                <wp:simplePos x="0" y="0"/>
                <wp:positionH relativeFrom="column">
                  <wp:posOffset>-869950</wp:posOffset>
                </wp:positionH>
                <wp:positionV relativeFrom="paragraph">
                  <wp:posOffset>36195</wp:posOffset>
                </wp:positionV>
                <wp:extent cx="1371600" cy="295275"/>
                <wp:effectExtent l="0" t="0" r="0" b="9525"/>
                <wp:wrapNone/>
                <wp:docPr id="938" name="Rectangle 2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0A2E79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15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92B5B3" id="Rectangle 2154" o:spid="_x0000_s1233" style="position:absolute;margin-left:-68.5pt;margin-top:2.85pt;width:108pt;height:23.25pt;z-index:25072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hMbvw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" filled="f" stroked="f" strokecolor="#899068" strokeweight=".5pt">
                <v:textbox>
                  <w:txbxContent>
                    <w:p w:rsidR="00FA54BF" w:rsidRPr="00575ED3" w:rsidRDefault="00FA54BF" w:rsidP="000A2E79">
                      <w:pP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15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11712" behindDoc="0" locked="0" layoutInCell="1" allowOverlap="1" wp14:anchorId="45891805" wp14:editId="376B47FE">
                <wp:simplePos x="0" y="0"/>
                <wp:positionH relativeFrom="column">
                  <wp:posOffset>398780</wp:posOffset>
                </wp:positionH>
                <wp:positionV relativeFrom="paragraph">
                  <wp:posOffset>45720</wp:posOffset>
                </wp:positionV>
                <wp:extent cx="1289050" cy="295275"/>
                <wp:effectExtent l="0" t="0" r="0" b="1905"/>
                <wp:wrapNone/>
                <wp:docPr id="937" name="Rectangle 2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0A2E79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891805" id="Rectangle 2016" o:spid="_x0000_s1234" style="position:absolute;margin-left:31.4pt;margin-top:3.6pt;width:101.5pt;height:23.25pt;z-index:25061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" filled="f" stroked="f" strokecolor="#899068" strokeweight=".5pt">
                <v:textbox>
                  <w:txbxContent>
                    <w:p w:rsidR="00FA54BF" w:rsidRPr="00575ED3" w:rsidRDefault="00FA54BF" w:rsidP="000A2E79">
                      <w:pP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F34374" w:rsidP="000A2E79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424768" behindDoc="0" locked="0" layoutInCell="1" allowOverlap="1" wp14:anchorId="0F15DA3A" wp14:editId="54619AE4">
                <wp:simplePos x="0" y="0"/>
                <wp:positionH relativeFrom="column">
                  <wp:posOffset>-66040</wp:posOffset>
                </wp:positionH>
                <wp:positionV relativeFrom="paragraph">
                  <wp:posOffset>160655</wp:posOffset>
                </wp:positionV>
                <wp:extent cx="7649845" cy="427990"/>
                <wp:effectExtent l="0" t="0" r="0" b="0"/>
                <wp:wrapNone/>
                <wp:docPr id="936" name="Rectangle 1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9845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071C6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โลโกปตฺถมฺภิ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กา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เมตฺ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ตา เมตตาเป็นเครื่องค้ำจุนโลก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Loving-kindness cements the people of the world”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15DA3A" id="Rectangle 1963" o:spid="_x0000_s1235" style="position:absolute;margin-left:-5.2pt;margin-top:12.65pt;width:602.35pt;height:33.7pt;z-index: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EUKvw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" filled="f" stroked="f" strokecolor="#899068" strokeweight=".5pt">
                <v:textbox>
                  <w:txbxContent>
                    <w:p w:rsidR="00FA54BF" w:rsidRPr="003A232E" w:rsidRDefault="00FA54BF" w:rsidP="00071C6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โลโกปตฺถมฺภิ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กา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เมตฺ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ตา เมตตาเป็นเครื่องค้ำจุนโลก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>Loving-kindness cements the people of the world”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280DE3" w:rsidP="000A2E79">
      <w:pPr>
        <w:rPr>
          <w:lang w:bidi="th-TH"/>
        </w:rPr>
      </w:pPr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72CA5692" wp14:editId="576807F0">
                <wp:simplePos x="0" y="0"/>
                <wp:positionH relativeFrom="column">
                  <wp:posOffset>6149340</wp:posOffset>
                </wp:positionH>
                <wp:positionV relativeFrom="paragraph">
                  <wp:posOffset>-198120</wp:posOffset>
                </wp:positionV>
                <wp:extent cx="3205480" cy="975360"/>
                <wp:effectExtent l="0" t="0" r="0" b="0"/>
                <wp:wrapNone/>
                <wp:docPr id="935" name="Rectangle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975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11AA6" w:rsidRDefault="00FA54BF" w:rsidP="000A2E79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D11AA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April 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CA5692" id="Rectangle 2054" o:spid="_x0000_s1236" style="position:absolute;margin-left:484.2pt;margin-top:-15.6pt;width:252.4pt;height:76.8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aH7vQ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" filled="f" stroked="f" strokecolor="#899068" strokeweight=".5pt">
                <v:textbox>
                  <w:txbxContent>
                    <w:p w:rsidR="00FA54BF" w:rsidRPr="00D11AA6" w:rsidRDefault="00FA54BF" w:rsidP="000A2E79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D11AA6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April 2014</w:t>
                      </w:r>
                    </w:p>
                  </w:txbxContent>
                </v:textbox>
              </v:rect>
            </w:pict>
          </mc:Fallback>
        </mc:AlternateContent>
      </w:r>
      <w:r w:rsidR="00FD118D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4D05676A" wp14:editId="635D368E">
                <wp:simplePos x="0" y="0"/>
                <wp:positionH relativeFrom="column">
                  <wp:posOffset>3749040</wp:posOffset>
                </wp:positionH>
                <wp:positionV relativeFrom="paragraph">
                  <wp:posOffset>-363855</wp:posOffset>
                </wp:positionV>
                <wp:extent cx="1478280" cy="960120"/>
                <wp:effectExtent l="0" t="0" r="0" b="0"/>
                <wp:wrapNone/>
                <wp:docPr id="1182" name="Rectangle 1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8280" cy="96012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FD118D" w:rsidRDefault="00FA54BF" w:rsidP="00FD118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</w:pPr>
                            <w:r w:rsidRPr="00FD118D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05676A" id="Rectangle 1182" o:spid="_x0000_s1237" style="position:absolute;margin-left:295.2pt;margin-top:-28.65pt;width:116.4pt;height:75.6pt;z-index:251624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" filled="f" stroked="f" strokeweight=".25pt">
                <v:textbox>
                  <w:txbxContent>
                    <w:p w:rsidR="00FA54BF" w:rsidRPr="00FD118D" w:rsidRDefault="00FA54BF" w:rsidP="00FD118D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</w:pPr>
                      <w:r w:rsidRPr="00FD118D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="00F34374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414528" behindDoc="0" locked="0" layoutInCell="1" allowOverlap="1" wp14:anchorId="0A02D8C1" wp14:editId="2A421E8F">
                <wp:simplePos x="0" y="0"/>
                <wp:positionH relativeFrom="column">
                  <wp:posOffset>-174625</wp:posOffset>
                </wp:positionH>
                <wp:positionV relativeFrom="paragraph">
                  <wp:posOffset>-68580</wp:posOffset>
                </wp:positionV>
                <wp:extent cx="3362325" cy="657225"/>
                <wp:effectExtent l="0" t="0" r="0" b="9525"/>
                <wp:wrapNone/>
                <wp:docPr id="934" name="Rectangle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23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0A2E79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เมษายน </w:t>
                            </w:r>
                            <w:r w:rsidRPr="00305BD9"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๒๕</w:t>
                            </w: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๕๗ ปีมะเมีย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2D8C1" id="Rectangle 2055" o:spid="_x0000_s1238" style="position:absolute;margin-left:-13.75pt;margin-top:-5.4pt;width:264.75pt;height:51.75pt;z-index:25141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305BD9" w:rsidRDefault="00FA54BF" w:rsidP="000A2E79">
                      <w:pPr>
                        <w:rPr>
                          <w:b/>
                          <w:bCs/>
                          <w:sz w:val="24"/>
                          <w:szCs w:val="24"/>
                          <w:rtl/>
                          <w:cs/>
                        </w:rPr>
                      </w:pP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เมษายน </w:t>
                      </w:r>
                      <w:r w:rsidRPr="00305BD9"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๒๕</w:t>
                      </w: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๕๗ ปีมะเมีย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441152" behindDoc="0" locked="0" layoutInCell="1" allowOverlap="1" wp14:anchorId="459B2180" wp14:editId="6B610543">
            <wp:simplePos x="0" y="0"/>
            <wp:positionH relativeFrom="column">
              <wp:posOffset>3114675</wp:posOffset>
            </wp:positionH>
            <wp:positionV relativeFrom="paragraph">
              <wp:posOffset>-352425</wp:posOffset>
            </wp:positionV>
            <wp:extent cx="2857500" cy="1047750"/>
            <wp:effectExtent l="19050" t="0" r="0" b="0"/>
            <wp:wrapThrough wrapText="bothSides">
              <wp:wrapPolygon edited="0">
                <wp:start x="-144" y="0"/>
                <wp:lineTo x="-144" y="21207"/>
                <wp:lineTo x="21600" y="21207"/>
                <wp:lineTo x="21600" y="0"/>
                <wp:lineTo x="-144" y="0"/>
              </wp:wrapPolygon>
            </wp:wrapThrough>
            <wp:docPr id="20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2E79" w:rsidRDefault="000A2E79" w:rsidP="000A2E79"/>
    <w:p w:rsidR="000A2E79" w:rsidRDefault="000A2E79" w:rsidP="000A2E79"/>
    <w:p w:rsidR="000A2E79" w:rsidRDefault="000A2E79" w:rsidP="000A2E79"/>
    <w:p w:rsidR="000A2E79" w:rsidRDefault="007312F7" w:rsidP="000A2E79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063296" behindDoc="1" locked="0" layoutInCell="1" allowOverlap="1" wp14:anchorId="47D19963" wp14:editId="4EF646E7">
                <wp:simplePos x="0" y="0"/>
                <wp:positionH relativeFrom="column">
                  <wp:posOffset>-114300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5875" r="19050" b="22860"/>
                <wp:wrapNone/>
                <wp:docPr id="925" name="Group 2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926" name="AutoShape 2061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7" name="AutoShape 2062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" name="AutoShape 2063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9" name="AutoShape 2064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0" name="AutoShape 2065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1" name="AutoShape 2066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2" name="AutoShape 2067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7E5F45" id="Group 2060" o:spid="_x0000_s1026" style="position:absolute;margin-left:-9pt;margin-top:10.25pt;width:738pt;height:26.95pt;z-index:-252253184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">
                <v:roundrect id="AutoShape 2061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ZW/MQA&#10;AADcAAAADwAAAGRycy9kb3ducmV2LnhtbESPT4vCMBTE7wt+h/CEva2pHvxTjSILC16tLuzxbfNs&#10;i81LTdLa7qc3grDHYWZ+w2x2valFR85XlhVMJwkI4tzqigsF59PXxxKED8gaa8ukYCAPu+3obYOp&#10;tnc+UpeFQkQI+xQVlCE0qZQ+L8mgn9iGOHoX6wyGKF0htcN7hJtazpJkLg1WHBdKbOizpPyatUbB&#10;4s/9fi9X/WVw9fWWte1h6I4/Sr2P+/0aRKA+/Idf7YNWsJrN4XkmHgG5f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mVvzEAAAA3AAAAA8AAAAAAAAAAAAAAAAAmAIAAGRycy9k&#10;b3ducmV2LnhtbFBLBQYAAAAABAAEAPUAAACJAwAAAAA=&#10;" fillcolor="white [3201]" strokecolor="#c0504d [3205]" strokeweight="2.5pt">
                  <v:shadow color="#868686"/>
                </v:roundrect>
                <v:roundrect id="AutoShape 2062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lzOscA&#10;AADcAAAADwAAAGRycy9kb3ducmV2LnhtbESPQWvCQBSE74X+h+UJ3upGodWmrlIsSgU9GHvo8TX7&#10;mixm38bsamJ/vVsQPA4z8w0znXe2EmdqvHGsYDhIQBDnThsuFHztl08TED4ga6wck4ILeZjPHh+m&#10;mGrX8o7OWShEhLBPUUEZQp1K6fOSLPqBq4mj9+saiyHKppC6wTbCbSVHSfIiLRqOCyXWtCgpP2Qn&#10;q2Bnfjq3mSyH7Wm7MR/fdn1c/T0r1e91728gAnXhHr61P7WC19EY/s/EIy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YJczrHAAAA3AAAAA8AAAAAAAAAAAAAAAAAmAIAAGRy&#10;cy9kb3ducmV2LnhtbFBLBQYAAAAABAAEAPUAAACMAwAAAAA=&#10;" fillcolor="white [3201]" strokecolor="#f79646 [3209]" strokeweight="2.5pt">
                  <v:shadow color="#868686"/>
                </v:roundrect>
                <v:roundrect id="AutoShape 2063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7bDcIA&#10;AADcAAAADwAAAGRycy9kb3ducmV2LnhtbERPS0sDMRC+C/6HMII3m7QHtWvTUloKgop9XXobNuNm&#10;281k2cTu+u+dg+Dx43vPFkNo1JW6VEe2MB4ZUMRldDVXFo6HzcMzqJSRHTaRycIPJVjMb29mWLjY&#10;846u+1wpCeFUoAWfc1tonUpPAdMotsTCfcUuYBbYVdp12Et4aPTEmEcdsGZp8NjSylN52X8H6X3b&#10;PPXnj9Px8P5pxs6ctmvPS2vv74blC6hMQ/4X/7lfnYXpRNbKGTkCe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/tsNwgAAANwAAAAPAAAAAAAAAAAAAAAAAJgCAABkcnMvZG93&#10;bnJldi54bWxQSwUGAAAAAAQABAD1AAAAhwMAAAAA&#10;" fillcolor="white [3201]" strokecolor="#9bbb59 [3206]" strokeweight="2.5pt">
                  <v:shadow color="#868686"/>
                </v:roundrect>
                <v:roundrect id="AutoShape 2064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xspMQA&#10;AADcAAAADwAAAGRycy9kb3ducmV2LnhtbESPQWsCMRSE74L/ITyhN826h6KrUVQoeJCKtur1uXnu&#10;Lm5etkmq679vCoLHYWa+Yabz1tTiRs5XlhUMBwkI4tzqigsF318f/REIH5A11pZJwYM8zGfdzhQz&#10;be+8o9s+FCJC2GeooAyhyaT0eUkG/cA2xNG7WGcwROkKqR3eI9zUMk2Sd2mw4rhQYkOrkvLr/tco&#10;ODaVP6FLH5+78wHlaLHd/Cy3Sr312sUERKA2vMLP9lorGKdj+D8Tj4C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MbKTEAAAA3AAAAA8AAAAAAAAAAAAAAAAAmAIAAGRycy9k&#10;b3ducmV2LnhtbFBLBQYAAAAABAAEAPUAAACJAwAAAAA=&#10;" fillcolor="white [3201]" strokecolor="#4bacc6 [3208]" strokeweight="2.5pt">
                  <v:shadow color="#868686"/>
                </v:roundrect>
                <v:roundrect id="AutoShape 2065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9k8MA&#10;AADcAAAADwAAAGRycy9kb3ducmV2LnhtbERPz2vCMBS+C/sfwht401TF4apRxkRR0IPOg8dn89aG&#10;NS+1ibbur18OA48f3+/ZorWluFPtjWMFg34Cgjhz2nCu4PS16k1A+ICssXRMCh7kYTF/6cww1a7h&#10;A92PIRcxhH2KCooQqlRKnxVk0fddRRy5b1dbDBHWudQ1NjHclnKYJG/SouHYUGBFnwVlP8ebVXAw&#10;l9btJqtBc9vvzPJst9f171ip7mv7MQURqA1P8b97oxW8j+L8eCYeAT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l9k8MAAADcAAAADwAAAAAAAAAAAAAAAACYAgAAZHJzL2Rv&#10;d25yZXYueG1sUEsFBgAAAAAEAAQA9QAAAIgDAAAAAA==&#10;" fillcolor="white [3201]" strokecolor="#f79646 [3209]" strokeweight="2.5pt">
                  <v:shadow color="#868686"/>
                </v:roundrect>
                <v:roundrect id="AutoShape 2066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6DK8QA&#10;AADcAAAADwAAAGRycy9kb3ducmV2LnhtbESPQWvCQBSE74X+h+UVvNWNikWjG9FCoXixSXvx9sg+&#10;k5Ds25hdTfrvXUHwOMzMN8x6M5hGXKlzlWUFk3EEgji3uuJCwd/v1/sChPPIGhvLpOCfHGyS15c1&#10;xtr2nNI184UIEHYxKii9b2MpXV6SQTe2LXHwTrYz6IPsCqk77APcNHIaRR/SYMVhocSWPkvK6+xi&#10;FByoPlp9Pu2zHWeXnXXHdPozV2r0NmxXIDwN/hl+tL+1guVsAvcz4QjI5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egyvEAAAA3AAAAA8AAAAAAAAAAAAAAAAAmAIAAGRycy9k&#10;b3ducmV2LnhtbFBLBQYAAAAABAAEAPUAAACJAwAAAAA=&#10;" fillcolor="white [3201]" strokecolor="#8064a2 [3207]" strokeweight="2.5pt">
                  <v:shadow color="#868686"/>
                </v:roundrect>
                <v:roundrect id="AutoShape 2067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BIasMA&#10;AADcAAAADwAAAGRycy9kb3ducmV2LnhtbESPQWsCMRSE7wX/Q3gFbzWpQrVbo4hUtHtbbe+P5HV3&#10;6eZlSVJd/70pFDwOM/MNs1wPrhNnCrH1rOF5okAQG29brjV8nnZPCxAxIVvsPJOGK0VYr0YPSyys&#10;v3BF52OqRYZwLFBDk1JfSBlNQw7jxPfE2fv2wWHKMtTSBrxkuOvkVKkX6bDlvNBgT9uGzM/x12ko&#10;KzPvymCqw/Z9/1XaUvmPVmk9fhw2byASDeke/m8frIbX2RT+zuQj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BIasMAAADcAAAADwAAAAAAAAAAAAAAAACYAgAAZHJzL2Rv&#10;d25yZXYueG1sUEsFBgAAAAAEAAQA9QAAAIgDAAAAAA==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69440" behindDoc="1" locked="0" layoutInCell="1" allowOverlap="1" wp14:anchorId="590AE0E3" wp14:editId="11623D8F">
                <wp:simplePos x="0" y="0"/>
                <wp:positionH relativeFrom="column">
                  <wp:posOffset>-209550</wp:posOffset>
                </wp:positionH>
                <wp:positionV relativeFrom="paragraph">
                  <wp:posOffset>130175</wp:posOffset>
                </wp:positionV>
                <wp:extent cx="9553575" cy="390525"/>
                <wp:effectExtent l="0" t="0" r="0" b="3175"/>
                <wp:wrapNone/>
                <wp:docPr id="924" name="Rectangle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0A2E79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0AE0E3" id="Rectangle 2068" o:spid="_x0000_s1239" style="position:absolute;margin-left:-16.5pt;margin-top:10.25pt;width:752.25pt;height:30.75pt;z-index:-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" filled="f" stroked="f" strokecolor="#899068" strokeweight=".5pt">
                <v:textbox>
                  <w:txbxContent>
                    <w:p w:rsidR="00FA54BF" w:rsidRPr="004C44EB" w:rsidRDefault="00FA54BF" w:rsidP="000A2E79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>
      <w:r>
        <w:t xml:space="preserve"> </w:t>
      </w:r>
    </w:p>
    <w:p w:rsidR="000A2E79" w:rsidRDefault="000A2E79" w:rsidP="000A2E79"/>
    <w:p w:rsidR="000A2E79" w:rsidRDefault="007312F7" w:rsidP="000A2E79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213824" behindDoc="0" locked="0" layoutInCell="1" allowOverlap="1" wp14:anchorId="58208B41" wp14:editId="738B2D4D">
                <wp:simplePos x="0" y="0"/>
                <wp:positionH relativeFrom="column">
                  <wp:posOffset>5274945</wp:posOffset>
                </wp:positionH>
                <wp:positionV relativeFrom="paragraph">
                  <wp:posOffset>54610</wp:posOffset>
                </wp:positionV>
                <wp:extent cx="1289685" cy="1068705"/>
                <wp:effectExtent l="7620" t="6985" r="7620" b="10160"/>
                <wp:wrapNone/>
                <wp:docPr id="923" name="AutoShape 2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208B41" id="AutoShape 2133" o:spid="_x0000_s1240" style="position:absolute;margin-left:415.35pt;margin-top:4.3pt;width:101.55pt;height:84.15pt;z-index:25121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209728" behindDoc="0" locked="0" layoutInCell="1" allowOverlap="1" wp14:anchorId="3D55EA5E" wp14:editId="240CFAAE">
                <wp:simplePos x="0" y="0"/>
                <wp:positionH relativeFrom="column">
                  <wp:posOffset>3927475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12700" t="6985" r="12700" b="10160"/>
                <wp:wrapNone/>
                <wp:docPr id="922" name="AutoShape 2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55EA5E" id="AutoShape 2132" o:spid="_x0000_s1241" style="position:absolute;margin-left:309.25pt;margin-top:4.3pt;width:101.5pt;height:84.15pt;z-index:25120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205632" behindDoc="0" locked="0" layoutInCell="1" allowOverlap="1" wp14:anchorId="20F9B995" wp14:editId="275150D6">
                <wp:simplePos x="0" y="0"/>
                <wp:positionH relativeFrom="column">
                  <wp:posOffset>2580005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8255" t="6985" r="7620" b="10160"/>
                <wp:wrapNone/>
                <wp:docPr id="921" name="AutoShape 2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0F9B995" id="AutoShape 2131" o:spid="_x0000_s1242" style="position:absolute;margin-left:203.15pt;margin-top:4.3pt;width:101.5pt;height:84.15pt;z-index:25120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148288" behindDoc="1" locked="0" layoutInCell="1" allowOverlap="1" wp14:anchorId="7596F50F" wp14:editId="3B44400D">
                <wp:simplePos x="0" y="0"/>
                <wp:positionH relativeFrom="column">
                  <wp:posOffset>7968615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5715" t="5715" r="9525" b="10160"/>
                <wp:wrapNone/>
                <wp:docPr id="920" name="AutoShape 2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596F50F" id="AutoShape 2112" o:spid="_x0000_s1243" style="position:absolute;margin-left:627.45pt;margin-top:4.2pt;width:101.55pt;height:84.25pt;z-index:-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" filled="f" strokecolor="#899068" strokeweight=".5pt">
                <v:textbox>
                  <w:txbxContent>
                    <w:p w:rsidR="00FA54BF" w:rsidRPr="00575ED3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140096" behindDoc="0" locked="0" layoutInCell="1" allowOverlap="1" wp14:anchorId="445A1973" wp14:editId="4F8F2BBD">
                <wp:simplePos x="0" y="0"/>
                <wp:positionH relativeFrom="column">
                  <wp:posOffset>6621780</wp:posOffset>
                </wp:positionH>
                <wp:positionV relativeFrom="paragraph">
                  <wp:posOffset>53340</wp:posOffset>
                </wp:positionV>
                <wp:extent cx="1289050" cy="1069975"/>
                <wp:effectExtent l="11430" t="5715" r="13970" b="10160"/>
                <wp:wrapNone/>
                <wp:docPr id="919" name="AutoShape 2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5A1973" id="AutoShape 2111" o:spid="_x0000_s1244" style="position:absolute;margin-left:521.4pt;margin-top:4.2pt;width:101.5pt;height:84.25pt;z-index:25114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" filled="f" strokecolor="#899068" strokeweight=".5pt">
                <v:textbox>
                  <w:txbxContent>
                    <w:p w:rsidR="00FA54BF" w:rsidRPr="00575ED3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0A2E79" w:rsidP="000A2E79"/>
    <w:p w:rsidR="000A2E79" w:rsidRDefault="000A2E79" w:rsidP="000A2E79"/>
    <w:p w:rsidR="000A2E79" w:rsidRDefault="000A2E79" w:rsidP="000A2E79"/>
    <w:p w:rsidR="000A2E79" w:rsidRDefault="000A2E79" w:rsidP="000A2E79"/>
    <w:p w:rsidR="000A2E79" w:rsidRDefault="00D17814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09760" behindDoc="0" locked="0" layoutInCell="1" allowOverlap="1" wp14:anchorId="253E68D3" wp14:editId="66482F41">
                <wp:simplePos x="0" y="0"/>
                <wp:positionH relativeFrom="column">
                  <wp:posOffset>2535555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0" r="0" b="9525"/>
                <wp:wrapNone/>
                <wp:docPr id="903" name="Rectangle 2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3E68D3" id="Rectangle 2243" o:spid="_x0000_s1245" style="position:absolute;margin-left:199.65pt;margin-top:7.55pt;width:110.75pt;height:23.25pt;z-index: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zTv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 wp14:anchorId="7A49D130" wp14:editId="7CEB12F3">
                <wp:simplePos x="0" y="0"/>
                <wp:positionH relativeFrom="column">
                  <wp:posOffset>3867785</wp:posOffset>
                </wp:positionH>
                <wp:positionV relativeFrom="paragraph">
                  <wp:posOffset>4561840</wp:posOffset>
                </wp:positionV>
                <wp:extent cx="1406525" cy="295275"/>
                <wp:effectExtent l="635" t="0" r="2540" b="635"/>
                <wp:wrapNone/>
                <wp:docPr id="917" name="Rectangle 2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49D130" id="Rectangle 2276" o:spid="_x0000_s1246" style="position:absolute;margin-left:304.55pt;margin-top:359.2pt;width:110.75pt;height:23.25pt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 wp14:anchorId="6142DF7F" wp14:editId="5D8508A4">
                <wp:simplePos x="0" y="0"/>
                <wp:positionH relativeFrom="column">
                  <wp:posOffset>2527935</wp:posOffset>
                </wp:positionH>
                <wp:positionV relativeFrom="paragraph">
                  <wp:posOffset>4561840</wp:posOffset>
                </wp:positionV>
                <wp:extent cx="1406525" cy="295275"/>
                <wp:effectExtent l="3810" t="0" r="0" b="635"/>
                <wp:wrapNone/>
                <wp:docPr id="916" name="Rectangle 2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42DF7F" id="Rectangle 2275" o:spid="_x0000_s1247" style="position:absolute;margin-left:199.05pt;margin-top:359.2pt;width:110.75pt;height:23.25pt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s3LvQ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53A95EEF" wp14:editId="23ABCB1F">
                <wp:simplePos x="0" y="0"/>
                <wp:positionH relativeFrom="column">
                  <wp:posOffset>1172845</wp:posOffset>
                </wp:positionH>
                <wp:positionV relativeFrom="paragraph">
                  <wp:posOffset>4561840</wp:posOffset>
                </wp:positionV>
                <wp:extent cx="1406525" cy="295275"/>
                <wp:effectExtent l="1270" t="0" r="1905" b="635"/>
                <wp:wrapNone/>
                <wp:docPr id="915" name="Rectangle 2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A95EEF" id="Rectangle 2274" o:spid="_x0000_s1248" style="position:absolute;margin-left:92.35pt;margin-top:359.2pt;width:110.75pt;height:23.25pt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p31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 wp14:anchorId="109C2501" wp14:editId="51444871">
                <wp:simplePos x="0" y="0"/>
                <wp:positionH relativeFrom="column">
                  <wp:posOffset>-173990</wp:posOffset>
                </wp:positionH>
                <wp:positionV relativeFrom="paragraph">
                  <wp:posOffset>4561840</wp:posOffset>
                </wp:positionV>
                <wp:extent cx="1406525" cy="295275"/>
                <wp:effectExtent l="0" t="0" r="0" b="635"/>
                <wp:wrapNone/>
                <wp:docPr id="914" name="Rectangle 2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9C2501" id="Rectangle 2273" o:spid="_x0000_s1249" style="position:absolute;margin-left:-13.7pt;margin-top:359.2pt;width:110.75pt;height:23.25pt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72640" behindDoc="0" locked="0" layoutInCell="1" allowOverlap="1" wp14:anchorId="439BEFEA" wp14:editId="504FCE2E">
                <wp:simplePos x="0" y="0"/>
                <wp:positionH relativeFrom="column">
                  <wp:posOffset>7910830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913" name="Rectangle 2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9BEFEA" id="Rectangle 2272" o:spid="_x0000_s1250" style="position:absolute;margin-left:622.9pt;margin-top:271.3pt;width:110.75pt;height:23.25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4nO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20A5A350" wp14:editId="0D76FD6C">
                <wp:simplePos x="0" y="0"/>
                <wp:positionH relativeFrom="column">
                  <wp:posOffset>6564630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1905" t="0" r="1270" b="2540"/>
                <wp:wrapNone/>
                <wp:docPr id="912" name="Rectangle 2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A5A350" id="Rectangle 2271" o:spid="_x0000_s1251" style="position:absolute;margin-left:516.9pt;margin-top:271.3pt;width:110.75pt;height:23.25pt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 wp14:anchorId="28E4C50B" wp14:editId="6B68024C">
                <wp:simplePos x="0" y="0"/>
                <wp:positionH relativeFrom="column">
                  <wp:posOffset>5216525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911" name="Rectangle 2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E4C50B" id="Rectangle 2270" o:spid="_x0000_s1252" style="position:absolute;margin-left:410.75pt;margin-top:271.3pt;width:110.75pt;height:23.25pt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102D0C82" wp14:editId="2B45841C">
                <wp:simplePos x="0" y="0"/>
                <wp:positionH relativeFrom="column">
                  <wp:posOffset>3867785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635" t="0" r="2540" b="2540"/>
                <wp:wrapNone/>
                <wp:docPr id="910" name="Rectangle 2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2D0C82" id="Rectangle 2269" o:spid="_x0000_s1253" style="position:absolute;margin-left:304.55pt;margin-top:271.3pt;width:110.75pt;height:23.25pt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mj+vw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24E9F872" wp14:editId="3EECF1D3">
                <wp:simplePos x="0" y="0"/>
                <wp:positionH relativeFrom="column">
                  <wp:posOffset>2520315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909" name="Rectangle 2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E9F872" id="Rectangle 2268" o:spid="_x0000_s1254" style="position:absolute;margin-left:198.45pt;margin-top:271.3pt;width:110.75pt;height:23.25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 wp14:anchorId="2305FF46" wp14:editId="381EEF2E">
                <wp:simplePos x="0" y="0"/>
                <wp:positionH relativeFrom="column">
                  <wp:posOffset>1172845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1270" t="0" r="1905" b="3175"/>
                <wp:wrapNone/>
                <wp:docPr id="908" name="Rectangle 2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05FF46" id="Rectangle 2267" o:spid="_x0000_s1255" style="position:absolute;margin-left:92.35pt;margin-top:271.25pt;width:110.75pt;height:23.25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 wp14:anchorId="15CA8DE2" wp14:editId="16B1C63C">
                <wp:simplePos x="0" y="0"/>
                <wp:positionH relativeFrom="column">
                  <wp:posOffset>7910830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907" name="Rectangle 2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A8DE2" id="Rectangle 2247" o:spid="_x0000_s1256" style="position:absolute;margin-left:622.9pt;margin-top:7.55pt;width:110.75pt;height:23.25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XpW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YIaRoAM06TOUjYp1z1AUkZ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3D0EA8F0" wp14:editId="7673E16A">
                <wp:simplePos x="0" y="0"/>
                <wp:positionH relativeFrom="column">
                  <wp:posOffset>6564630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1905" t="635" r="1270" b="0"/>
                <wp:wrapNone/>
                <wp:docPr id="906" name="Rectangle 2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0EA8F0" id="Rectangle 2246" o:spid="_x0000_s1257" style="position:absolute;margin-left:516.9pt;margin-top:7.55pt;width:110.75pt;height:23.25pt;z-index: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ruw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IMFI0AGa9BnKRsW6ZyiKSGJ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9216" behindDoc="0" locked="0" layoutInCell="1" allowOverlap="1" wp14:anchorId="569BA4BB" wp14:editId="2C0B7247">
                <wp:simplePos x="0" y="0"/>
                <wp:positionH relativeFrom="column">
                  <wp:posOffset>5215255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905" name="Rectangle 2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BA4BB" id="Rectangle 2245" o:spid="_x0000_s1258" style="position:absolute;margin-left:410.65pt;margin-top:7.55pt;width:110.75pt;height:23.25pt;z-index: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14880" behindDoc="0" locked="0" layoutInCell="1" allowOverlap="1" wp14:anchorId="4E2BC730" wp14:editId="00855B87">
                <wp:simplePos x="0" y="0"/>
                <wp:positionH relativeFrom="column">
                  <wp:posOffset>3869055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1905" t="635" r="1270" b="0"/>
                <wp:wrapNone/>
                <wp:docPr id="904" name="Rectangle 2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2BC730" id="Rectangle 2244" o:spid="_x0000_s1259" style="position:absolute;margin-left:304.65pt;margin-top:7.55pt;width:110.75pt;height:23.25pt;z-index: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kim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/>
    <w:p w:rsidR="000A2E79" w:rsidRDefault="00217B9B" w:rsidP="000A2E79">
      <w:r>
        <w:rPr>
          <w:noProof/>
          <w:lang w:bidi="th-TH"/>
        </w:rPr>
        <w:drawing>
          <wp:anchor distT="0" distB="0" distL="114300" distR="114300" simplePos="0" relativeHeight="251409408" behindDoc="0" locked="0" layoutInCell="1" allowOverlap="1" wp14:anchorId="1714EA6A" wp14:editId="1871A9F8">
            <wp:simplePos x="0" y="0"/>
            <wp:positionH relativeFrom="column">
              <wp:posOffset>1247775</wp:posOffset>
            </wp:positionH>
            <wp:positionV relativeFrom="paragraph">
              <wp:posOffset>111125</wp:posOffset>
            </wp:positionV>
            <wp:extent cx="483870" cy="570966"/>
            <wp:effectExtent l="76200" t="76200" r="68580" b="76835"/>
            <wp:wrapNone/>
            <wp:docPr id="4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75968" behindDoc="0" locked="0" layoutInCell="1" allowOverlap="1" wp14:anchorId="5B925CAE" wp14:editId="18FA6FA5">
                <wp:simplePos x="0" y="0"/>
                <wp:positionH relativeFrom="column">
                  <wp:posOffset>3926840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12065" t="13335" r="13335" b="13335"/>
                <wp:wrapNone/>
                <wp:docPr id="902" name="AutoShape 2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925CAE" id="AutoShape 2118" o:spid="_x0000_s1260" style="position:absolute;margin-left:309.2pt;margin-top:6.3pt;width:101.5pt;height:84.15pt;z-index: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97472" behindDoc="0" locked="0" layoutInCell="1" allowOverlap="1" wp14:anchorId="5A99C270" wp14:editId="57C5370D">
                <wp:simplePos x="0" y="0"/>
                <wp:positionH relativeFrom="column">
                  <wp:posOffset>7969250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6350" t="13335" r="9525" b="13335"/>
                <wp:wrapNone/>
                <wp:docPr id="901" name="AutoShape 2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99C270" id="AutoShape 2121" o:spid="_x0000_s1261" style="position:absolute;margin-left:627.5pt;margin-top:6.3pt;width:101.5pt;height:84.15pt;z-index: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92352" behindDoc="0" locked="0" layoutInCell="1" allowOverlap="1" wp14:anchorId="43DDCAEF" wp14:editId="2EBF0B2B">
                <wp:simplePos x="0" y="0"/>
                <wp:positionH relativeFrom="column">
                  <wp:posOffset>6622415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2065" t="13335" r="13970" b="13335"/>
                <wp:wrapNone/>
                <wp:docPr id="900" name="AutoShape 2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DDCAEF" id="AutoShape 2120" o:spid="_x0000_s1262" style="position:absolute;margin-left:521.45pt;margin-top:6.3pt;width:101.45pt;height:84.15pt;z-index:25149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83136" behindDoc="0" locked="0" layoutInCell="1" allowOverlap="1" wp14:anchorId="721C2A03" wp14:editId="3D84BA8A">
                <wp:simplePos x="0" y="0"/>
                <wp:positionH relativeFrom="column">
                  <wp:posOffset>5274310</wp:posOffset>
                </wp:positionH>
                <wp:positionV relativeFrom="paragraph">
                  <wp:posOffset>80010</wp:posOffset>
                </wp:positionV>
                <wp:extent cx="1289685" cy="1068705"/>
                <wp:effectExtent l="6985" t="13335" r="8255" b="13335"/>
                <wp:wrapNone/>
                <wp:docPr id="899" name="AutoShape 2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21C2A03" id="AutoShape 2119" o:spid="_x0000_s1263" style="position:absolute;margin-left:415.3pt;margin-top:6.3pt;width:101.55pt;height:84.15pt;z-index:25148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70848" behindDoc="0" locked="0" layoutInCell="1" allowOverlap="1" wp14:anchorId="27F506F1" wp14:editId="7E1817F9">
                <wp:simplePos x="0" y="0"/>
                <wp:positionH relativeFrom="column">
                  <wp:posOffset>2579370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7620" t="13335" r="8255" b="13335"/>
                <wp:wrapNone/>
                <wp:docPr id="898" name="AutoShape 2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F506F1" id="AutoShape 2117" o:spid="_x0000_s1264" style="position:absolute;margin-left:203.1pt;margin-top:6.3pt;width:101.5pt;height:84.15pt;z-index:25147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19296" behindDoc="0" locked="0" layoutInCell="1" allowOverlap="1" wp14:anchorId="7D5CB625" wp14:editId="68C4B209">
                <wp:simplePos x="0" y="0"/>
                <wp:positionH relativeFrom="column">
                  <wp:posOffset>1232535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3335" t="13335" r="12700" b="13335"/>
                <wp:wrapNone/>
                <wp:docPr id="897" name="AutoShape 2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17B9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5CB625" id="AutoShape 2116" o:spid="_x0000_s1265" style="position:absolute;margin-left:97.05pt;margin-top:6.3pt;width:101.45pt;height:84.15pt;z-index:25131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17B9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63680" behindDoc="0" locked="0" layoutInCell="1" allowOverlap="1" wp14:anchorId="5CEEE234" wp14:editId="5368C40C">
                <wp:simplePos x="0" y="0"/>
                <wp:positionH relativeFrom="column">
                  <wp:posOffset>-114300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9525" t="13335" r="6350" b="13335"/>
                <wp:wrapNone/>
                <wp:docPr id="896" name="AutoShape 2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EEE234" id="AutoShape 2115" o:spid="_x0000_s1266" style="position:absolute;margin-left:-9pt;margin-top:6.3pt;width:101.5pt;height:84.15pt;z-index: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0A2E79" w:rsidP="000A2E79"/>
    <w:p w:rsidR="000A2E79" w:rsidRDefault="000A2E79" w:rsidP="000A2E79"/>
    <w:p w:rsidR="000A2E79" w:rsidRDefault="000A2E79" w:rsidP="000A2E79">
      <w:pPr>
        <w:jc w:val="center"/>
      </w:pPr>
    </w:p>
    <w:p w:rsidR="000A2E79" w:rsidRDefault="000A2E79" w:rsidP="000A2E79"/>
    <w:p w:rsidR="000A2E79" w:rsidRDefault="007312F7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76C70731" wp14:editId="4C6BE327">
                <wp:simplePos x="0" y="0"/>
                <wp:positionH relativeFrom="column">
                  <wp:posOffset>7911465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1270"/>
                <wp:wrapNone/>
                <wp:docPr id="895" name="Rectangle 2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70731" id="Rectangle 2258" o:spid="_x0000_s1267" style="position:absolute;margin-left:622.95pt;margin-top:9.65pt;width:110.75pt;height:23.25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61F62EDA" wp14:editId="3C703950">
                <wp:simplePos x="0" y="0"/>
                <wp:positionH relativeFrom="column">
                  <wp:posOffset>6562090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3810" b="1270"/>
                <wp:wrapNone/>
                <wp:docPr id="894" name="Rectangle 2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F62EDA" id="Rectangle 2257" o:spid="_x0000_s1268" style="position:absolute;margin-left:516.7pt;margin-top:9.65pt;width:110.75pt;height:23.2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mBp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jGAk6ABN+gxlo2LdMxRF8cz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38537CEB" wp14:editId="75EC0874">
                <wp:simplePos x="0" y="0"/>
                <wp:positionH relativeFrom="column">
                  <wp:posOffset>5216525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1270"/>
                <wp:wrapNone/>
                <wp:docPr id="893" name="Rectangle 2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537CEB" id="Rectangle 2256" o:spid="_x0000_s1269" style="position:absolute;margin-left:410.75pt;margin-top:9.65pt;width:110.75pt;height:23.2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s46vw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0D361C" wp14:editId="44E1C6A2">
                <wp:simplePos x="0" y="0"/>
                <wp:positionH relativeFrom="column">
                  <wp:posOffset>3869055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1905" t="0" r="1270" b="1270"/>
                <wp:wrapNone/>
                <wp:docPr id="892" name="Rectangle 2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0D361C" id="Rectangle 2255" o:spid="_x0000_s1270" style="position:absolute;margin-left:304.65pt;margin-top:9.65pt;width:110.75pt;height:23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48E1570" wp14:editId="79D92255">
                <wp:simplePos x="0" y="0"/>
                <wp:positionH relativeFrom="column">
                  <wp:posOffset>2520315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1270"/>
                <wp:wrapNone/>
                <wp:docPr id="891" name="Rectangle 2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E1570" id="Rectangle 2254" o:spid="_x0000_s1271" style="position:absolute;margin-left:198.45pt;margin-top:9.65pt;width:110.75pt;height:23.2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Aop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LMRI0AGa9BnKRsW6ZyiKYmJ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1A06FD02" wp14:editId="1924FF62">
                <wp:simplePos x="0" y="0"/>
                <wp:positionH relativeFrom="column">
                  <wp:posOffset>1172845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1270" t="0" r="1905" b="1270"/>
                <wp:wrapNone/>
                <wp:docPr id="890" name="Rectangle 2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06FD02" id="Rectangle 2253" o:spid="_x0000_s1272" style="position:absolute;margin-left:92.35pt;margin-top:9.65pt;width:110.75pt;height:23.25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4dEvg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3B661B48" wp14:editId="57317A56">
                <wp:simplePos x="0" y="0"/>
                <wp:positionH relativeFrom="column">
                  <wp:posOffset>-182245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4445" b="1270"/>
                <wp:wrapNone/>
                <wp:docPr id="889" name="Rectangle 2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661B48" id="Rectangle 2252" o:spid="_x0000_s1273" style="position:absolute;margin-left:-14.35pt;margin-top:9.65pt;width:110.75pt;height:23.2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lqo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NMNI0AGa9BnKRsW6ZyiK4sj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/>
    <w:p w:rsidR="000A2E79" w:rsidRDefault="00471618" w:rsidP="000A2E79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3292544" behindDoc="1" locked="0" layoutInCell="1" allowOverlap="1" wp14:anchorId="202F25A3" wp14:editId="4BC3A360">
            <wp:simplePos x="0" y="0"/>
            <wp:positionH relativeFrom="column">
              <wp:posOffset>1257300</wp:posOffset>
            </wp:positionH>
            <wp:positionV relativeFrom="paragraph">
              <wp:posOffset>144780</wp:posOffset>
            </wp:positionV>
            <wp:extent cx="483870" cy="570865"/>
            <wp:effectExtent l="76200" t="76200" r="68580" b="76835"/>
            <wp:wrapNone/>
            <wp:docPr id="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47168" behindDoc="0" locked="0" layoutInCell="1" allowOverlap="1" wp14:anchorId="2B5F6674" wp14:editId="05EA3C0C">
                <wp:simplePos x="0" y="0"/>
                <wp:positionH relativeFrom="column">
                  <wp:posOffset>-114300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0" t="0" r="25400" b="16510"/>
                <wp:wrapNone/>
                <wp:docPr id="888" name="AutoShape 2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85"/>
                          </a:avLst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75645C" w:rsidRDefault="00FA54BF" w:rsidP="00217B9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217B9B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5F6674" id="AutoShape 2075" o:spid="_x0000_s1274" style="position:absolute;margin-left:-9pt;margin-top:8.35pt;width:101.5pt;height:84.2pt;z-index:2502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3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" fillcolor="white [3201]" strokecolor="red" strokeweight="2pt">
                <v:textbox>
                  <w:txbxContent>
                    <w:p w:rsidR="00FA54BF" w:rsidRPr="0075645C" w:rsidRDefault="00FA54BF" w:rsidP="00217B9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217B9B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51296" behindDoc="0" locked="0" layoutInCell="1" allowOverlap="1" wp14:anchorId="060E4BEA" wp14:editId="6D830248">
                <wp:simplePos x="0" y="0"/>
                <wp:positionH relativeFrom="column">
                  <wp:posOffset>7969250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6350" t="10795" r="9525" b="5715"/>
                <wp:wrapNone/>
                <wp:docPr id="887" name="AutoShape 2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0E4BEA" id="AutoShape 2081" o:spid="_x0000_s1275" style="position:absolute;margin-left:627.5pt;margin-top:8.35pt;width:101.5pt;height:84.2pt;z-index:25055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42080" behindDoc="0" locked="0" layoutInCell="1" allowOverlap="1" wp14:anchorId="55FB7FC9" wp14:editId="2C623722">
                <wp:simplePos x="0" y="0"/>
                <wp:positionH relativeFrom="column">
                  <wp:posOffset>6622415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2065" t="10795" r="13970" b="5715"/>
                <wp:wrapNone/>
                <wp:docPr id="886" name="AutoShape 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FB7FC9" id="AutoShape 2080" o:spid="_x0000_s1276" style="position:absolute;margin-left:521.45pt;margin-top:8.35pt;width:101.45pt;height:84.2pt;z-index:25054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32864" behindDoc="0" locked="0" layoutInCell="1" allowOverlap="1" wp14:anchorId="4EE9E985" wp14:editId="7EB068CE">
                <wp:simplePos x="0" y="0"/>
                <wp:positionH relativeFrom="column">
                  <wp:posOffset>5274310</wp:posOffset>
                </wp:positionH>
                <wp:positionV relativeFrom="paragraph">
                  <wp:posOffset>106045</wp:posOffset>
                </wp:positionV>
                <wp:extent cx="1289685" cy="1069340"/>
                <wp:effectExtent l="6985" t="10795" r="8255" b="5715"/>
                <wp:wrapNone/>
                <wp:docPr id="885" name="AutoShape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E9E985" id="AutoShape 2079" o:spid="_x0000_s1277" style="position:absolute;margin-left:415.3pt;margin-top:8.35pt;width:101.55pt;height:84.2pt;z-index:25053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23648" behindDoc="0" locked="0" layoutInCell="1" allowOverlap="1" wp14:anchorId="50B1B0B4" wp14:editId="4BD4CB9F">
                <wp:simplePos x="0" y="0"/>
                <wp:positionH relativeFrom="column">
                  <wp:posOffset>3926840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2065" t="10795" r="13335" b="5715"/>
                <wp:wrapNone/>
                <wp:docPr id="884" name="AutoShape 2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B1B0B4" id="AutoShape 2078" o:spid="_x0000_s1278" style="position:absolute;margin-left:309.2pt;margin-top:8.35pt;width:101.5pt;height:84.2pt;z-index:25052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07264" behindDoc="0" locked="0" layoutInCell="1" allowOverlap="1" wp14:anchorId="3D94719F" wp14:editId="02D7B8F5">
                <wp:simplePos x="0" y="0"/>
                <wp:positionH relativeFrom="column">
                  <wp:posOffset>2579370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7620" t="10795" r="8255" b="5715"/>
                <wp:wrapNone/>
                <wp:docPr id="883" name="AutoShape 2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94719F" id="AutoShape 2077" o:spid="_x0000_s1279" style="position:absolute;margin-left:203.1pt;margin-top:8.35pt;width:101.5pt;height:84.2pt;z-index:25050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94592" behindDoc="1" locked="0" layoutInCell="1" allowOverlap="1" wp14:anchorId="28DF3A77" wp14:editId="16D2A833">
                <wp:simplePos x="0" y="0"/>
                <wp:positionH relativeFrom="column">
                  <wp:posOffset>1232535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335" t="10795" r="12700" b="5715"/>
                <wp:wrapNone/>
                <wp:docPr id="882" name="AutoShape 2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17B9B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DF3A77" id="AutoShape 2076" o:spid="_x0000_s1280" style="position:absolute;margin-left:97.05pt;margin-top:8.35pt;width:101.45pt;height:84.2pt;z-index:-2532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17B9B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0A2E79" w:rsidP="000A2E79"/>
    <w:p w:rsidR="000A2E79" w:rsidRDefault="000A2E79" w:rsidP="000A2E79"/>
    <w:p w:rsidR="000A2E79" w:rsidRDefault="000A2E79" w:rsidP="000A2E79"/>
    <w:p w:rsidR="000A2E79" w:rsidRDefault="00471618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73472" behindDoc="0" locked="0" layoutInCell="1" allowOverlap="1" wp14:anchorId="6E1AA142" wp14:editId="0EA95DE3">
                <wp:simplePos x="0" y="0"/>
                <wp:positionH relativeFrom="column">
                  <wp:posOffset>1280795</wp:posOffset>
                </wp:positionH>
                <wp:positionV relativeFrom="paragraph">
                  <wp:posOffset>27940</wp:posOffset>
                </wp:positionV>
                <wp:extent cx="473710" cy="440690"/>
                <wp:effectExtent l="0" t="0" r="0" b="0"/>
                <wp:wrapNone/>
                <wp:docPr id="866" name="Rectangle 2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0A2E79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1AA142" id="Rectangle 2070" o:spid="_x0000_s1281" style="position:absolute;margin-left:100.85pt;margin-top:2.2pt;width:37.3pt;height:34.7pt;z-index:25047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0A2E79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0A2E79" w:rsidRDefault="00D17814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12837927" wp14:editId="58CB7CAC">
                <wp:simplePos x="0" y="0"/>
                <wp:positionH relativeFrom="column">
                  <wp:posOffset>2527935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876" name="Rectangle 2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837927" id="Rectangle 2261" o:spid="_x0000_s1282" style="position:absolute;margin-left:199.05pt;margin-top:11.7pt;width:110.75pt;height:23.25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16320" behindDoc="0" locked="0" layoutInCell="1" allowOverlap="1" wp14:anchorId="117AB278" wp14:editId="2B1D7339">
                <wp:simplePos x="0" y="0"/>
                <wp:positionH relativeFrom="column">
                  <wp:posOffset>-173990</wp:posOffset>
                </wp:positionH>
                <wp:positionV relativeFrom="paragraph">
                  <wp:posOffset>1264920</wp:posOffset>
                </wp:positionV>
                <wp:extent cx="1406525" cy="295275"/>
                <wp:effectExtent l="0" t="0" r="0" b="1905"/>
                <wp:wrapNone/>
                <wp:docPr id="881" name="Rectangle 2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7AB278" id="Rectangle 2266" o:spid="_x0000_s1283" style="position:absolute;margin-left:-13.7pt;margin-top:99.6pt;width:110.75pt;height:23.25p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tY3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NMRI0AGa9BnKRsW6ZyiKksT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09152" behindDoc="0" locked="0" layoutInCell="1" allowOverlap="1" wp14:anchorId="23DA0C14" wp14:editId="7F0E21D8">
                <wp:simplePos x="0" y="0"/>
                <wp:positionH relativeFrom="column">
                  <wp:posOffset>7910830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3810"/>
                <wp:wrapNone/>
                <wp:docPr id="880" name="Rectangle 2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DA0C14" id="Rectangle 2265" o:spid="_x0000_s1284" style="position:absolute;margin-left:622.9pt;margin-top:11.7pt;width:110.75pt;height:23.25p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5C355FB7" wp14:editId="06A5E040">
                <wp:simplePos x="0" y="0"/>
                <wp:positionH relativeFrom="column">
                  <wp:posOffset>6564630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1905" t="0" r="1270" b="3810"/>
                <wp:wrapNone/>
                <wp:docPr id="879" name="Rectangle 2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355FB7" id="Rectangle 2264" o:spid="_x0000_s1285" style="position:absolute;margin-left:516.9pt;margin-top:11.7pt;width:110.75pt;height:23.25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Al5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WYaRoAM06TOUjYp1z1AUJcT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2498B8E4" wp14:editId="11F9BACD">
                <wp:simplePos x="0" y="0"/>
                <wp:positionH relativeFrom="column">
                  <wp:posOffset>5216525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3810"/>
                <wp:wrapNone/>
                <wp:docPr id="878" name="Rectangle 2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8B8E4" id="Rectangle 2263" o:spid="_x0000_s1286" style="position:absolute;margin-left:410.75pt;margin-top:11.7pt;width:110.75pt;height:23.2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U69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GbRK0AGa9BnKRsW6ZyiKkkt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34801840" wp14:editId="312F178F">
                <wp:simplePos x="0" y="0"/>
                <wp:positionH relativeFrom="column">
                  <wp:posOffset>3867785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635" t="0" r="2540" b="3810"/>
                <wp:wrapNone/>
                <wp:docPr id="877" name="Rectangle 2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781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801840" id="Rectangle 2262" o:spid="_x0000_s1287" style="position:absolute;margin-left:304.55pt;margin-top:11.7pt;width:110.75pt;height:23.2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iow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2QwjQQdo0mcoGxXrnqEoSiJ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781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76A78749" wp14:editId="13FE0085">
                <wp:simplePos x="0" y="0"/>
                <wp:positionH relativeFrom="column">
                  <wp:posOffset>1172845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1270" t="0" r="1905" b="3810"/>
                <wp:wrapNone/>
                <wp:docPr id="875" name="Rectangle 2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15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A78749" id="Rectangle 2260" o:spid="_x0000_s1288" style="position:absolute;margin-left:92.35pt;margin-top:11.7pt;width:110.75pt;height:23.2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15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1266B1AE" wp14:editId="08BB1F01">
                <wp:simplePos x="0" y="0"/>
                <wp:positionH relativeFrom="column">
                  <wp:posOffset>-173990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3810"/>
                <wp:wrapNone/>
                <wp:docPr id="874" name="Rectangle 2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66B1AE" id="Rectangle 2259" o:spid="_x0000_s1289" style="position:absolute;margin-left:-13.7pt;margin-top:11.7pt;width:110.75pt;height:23.25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09z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GcFI0AGa9BnKRsW6ZyiK4sz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/>
    <w:p w:rsidR="000A2E79" w:rsidRDefault="004D5F51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387456" behindDoc="0" locked="0" layoutInCell="1" allowOverlap="1" wp14:anchorId="023C3FC7" wp14:editId="5C677175">
                <wp:simplePos x="0" y="0"/>
                <wp:positionH relativeFrom="column">
                  <wp:posOffset>-146685</wp:posOffset>
                </wp:positionH>
                <wp:positionV relativeFrom="paragraph">
                  <wp:posOffset>150495</wp:posOffset>
                </wp:positionV>
                <wp:extent cx="1421130" cy="295275"/>
                <wp:effectExtent l="0" t="0" r="0" b="0"/>
                <wp:wrapNone/>
                <wp:docPr id="955" name="Rectangle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2113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0A2E79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4D5F51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Easter Sunday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3C3FC7" id="Rectangle 1969" o:spid="_x0000_s1290" style="position:absolute;margin-left:-11.55pt;margin-top:11.85pt;width:111.9pt;height:23.25pt;z-index:25038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ccm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zOMZI0AGa9BnKRsW6ZyjMkszWaBp1Dq4P472yLPV4J+tvGgm56MCR3Sglp47RBpCF1t8/u2A3&#10;Gq6i1fRBNpCAbox05dq2arABoRBo67rydOwK2xpUw2FIojC8hOb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1C6235" w:rsidRDefault="00FA54BF" w:rsidP="000A2E79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 w:rsidRPr="004D5F51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Easter Sunday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14400" behindDoc="0" locked="0" layoutInCell="1" allowOverlap="1" wp14:anchorId="58C84616" wp14:editId="16358CA4">
                <wp:simplePos x="0" y="0"/>
                <wp:positionH relativeFrom="column">
                  <wp:posOffset>-114300</wp:posOffset>
                </wp:positionH>
                <wp:positionV relativeFrom="paragraph">
                  <wp:posOffset>140970</wp:posOffset>
                </wp:positionV>
                <wp:extent cx="1289050" cy="1069340"/>
                <wp:effectExtent l="9525" t="7620" r="6350" b="8890"/>
                <wp:wrapNone/>
                <wp:docPr id="873" name="AutoShape 2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C84616" id="AutoShape 2082" o:spid="_x0000_s1291" style="position:absolute;margin-left:-9pt;margin-top:11.1pt;width:101.5pt;height:84.2pt;z-index:2502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87136" behindDoc="0" locked="0" layoutInCell="1" allowOverlap="1" wp14:anchorId="1F613078" wp14:editId="6E8D2A9B">
                <wp:simplePos x="0" y="0"/>
                <wp:positionH relativeFrom="column">
                  <wp:posOffset>7969250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350" t="8890" r="9525" b="7620"/>
                <wp:wrapNone/>
                <wp:docPr id="872" name="AutoShape 2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613078" id="AutoShape 2087" o:spid="_x0000_s1292" style="position:absolute;margin-left:627.5pt;margin-top:10.45pt;width:101.5pt;height:84.2pt;z-index:25058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79968" behindDoc="0" locked="0" layoutInCell="1" allowOverlap="1" wp14:anchorId="38A8734C" wp14:editId="315BEF2C">
                <wp:simplePos x="0" y="0"/>
                <wp:positionH relativeFrom="column">
                  <wp:posOffset>6622415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2065" t="8890" r="13970" b="7620"/>
                <wp:wrapNone/>
                <wp:docPr id="871" name="AutoShape 2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8A8734C" id="AutoShape 2086" o:spid="_x0000_s1293" style="position:absolute;margin-left:521.45pt;margin-top:10.45pt;width:101.45pt;height:84.2pt;z-index:25057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72800" behindDoc="0" locked="0" layoutInCell="1" allowOverlap="1" wp14:anchorId="2EF3262E" wp14:editId="410C7938">
                <wp:simplePos x="0" y="0"/>
                <wp:positionH relativeFrom="column">
                  <wp:posOffset>3926840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12065" t="8890" r="13335" b="7620"/>
                <wp:wrapNone/>
                <wp:docPr id="870" name="AutoShape 2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F3262E" id="AutoShape 2085" o:spid="_x0000_s1294" style="position:absolute;margin-left:309.2pt;margin-top:10.45pt;width:101.5pt;height:84.2pt;z-index:25057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85376" behindDoc="0" locked="0" layoutInCell="1" allowOverlap="1" wp14:anchorId="16933043" wp14:editId="27AF48CB">
                <wp:simplePos x="0" y="0"/>
                <wp:positionH relativeFrom="column">
                  <wp:posOffset>2579370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7620" t="8890" r="8255" b="7620"/>
                <wp:wrapNone/>
                <wp:docPr id="869" name="AutoShape 2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7070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933043" id="AutoShape 2084" o:spid="_x0000_s1295" style="position:absolute;margin-left:203.1pt;margin-top:10.45pt;width:101.5pt;height:84.2pt;z-index:2500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7070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565632" behindDoc="0" locked="0" layoutInCell="1" allowOverlap="1" wp14:anchorId="0A884E0B" wp14:editId="2A26BB9D">
                <wp:simplePos x="0" y="0"/>
                <wp:positionH relativeFrom="column">
                  <wp:posOffset>1232535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335" t="8890" r="12700" b="7620"/>
                <wp:wrapNone/>
                <wp:docPr id="868" name="AutoShape 2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884E0B" id="AutoShape 2083" o:spid="_x0000_s1296" style="position:absolute;margin-left:97.05pt;margin-top:10.45pt;width:101.45pt;height:84.2pt;z-index:25056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98048" behindDoc="1" locked="0" layoutInCell="1" allowOverlap="1" wp14:anchorId="2AF831AE" wp14:editId="0E96AA2B">
                <wp:simplePos x="0" y="0"/>
                <wp:positionH relativeFrom="column">
                  <wp:posOffset>5274310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985" t="8890" r="8890" b="7620"/>
                <wp:wrapNone/>
                <wp:docPr id="867" name="AutoShape 2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F831AE" id="AutoShape 2071" o:spid="_x0000_s1297" style="position:absolute;margin-left:415.3pt;margin-top:10.45pt;width:101.5pt;height:84.2pt;z-index:-25281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471618" w:rsidP="000A2E79">
      <w:r>
        <w:rPr>
          <w:noProof/>
          <w:lang w:bidi="th-TH"/>
        </w:rPr>
        <w:drawing>
          <wp:anchor distT="0" distB="0" distL="114300" distR="114300" simplePos="0" relativeHeight="250414080" behindDoc="0" locked="0" layoutInCell="1" allowOverlap="1" wp14:anchorId="69D45FEB" wp14:editId="13709AF5">
            <wp:simplePos x="0" y="0"/>
            <wp:positionH relativeFrom="column">
              <wp:posOffset>2581275</wp:posOffset>
            </wp:positionH>
            <wp:positionV relativeFrom="paragraph">
              <wp:posOffset>21590</wp:posOffset>
            </wp:positionV>
            <wp:extent cx="485140" cy="572135"/>
            <wp:effectExtent l="0" t="0" r="0" b="0"/>
            <wp:wrapNone/>
            <wp:docPr id="9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57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A2E79" w:rsidRDefault="000A2E79" w:rsidP="000A2E79"/>
    <w:p w:rsidR="000A2E79" w:rsidRDefault="000A2E79" w:rsidP="000A2E79"/>
    <w:p w:rsidR="000A2E79" w:rsidRDefault="000A2E79" w:rsidP="000A2E79"/>
    <w:p w:rsidR="000A2E79" w:rsidRDefault="000A2E79" w:rsidP="000A2E79"/>
    <w:p w:rsidR="000A2E79" w:rsidRDefault="000A2E79" w:rsidP="000A2E79"/>
    <w:p w:rsidR="000A2E79" w:rsidRDefault="007312F7" w:rsidP="000A2E79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 wp14:anchorId="001BCB6E" wp14:editId="4557FA33">
                <wp:simplePos x="0" y="0"/>
                <wp:positionH relativeFrom="column">
                  <wp:posOffset>5216525</wp:posOffset>
                </wp:positionH>
                <wp:positionV relativeFrom="paragraph">
                  <wp:posOffset>93345</wp:posOffset>
                </wp:positionV>
                <wp:extent cx="4127500" cy="1116330"/>
                <wp:effectExtent l="0" t="0" r="0" b="0"/>
                <wp:wrapNone/>
                <wp:docPr id="865" name="Rectangle 2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27500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Default="00FA54BF" w:rsidP="00974D46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</w:pPr>
                          </w:p>
                          <w:p w:rsidR="00FA54BF" w:rsidRPr="00974D46" w:rsidRDefault="00FA54BF" w:rsidP="00974D46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                      </w:t>
                            </w:r>
                            <w:r w:rsidRPr="00974D46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>12-13</w:t>
                            </w:r>
                            <w:r w:rsidRPr="00974D46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 xml:space="preserve"> ทำบุญวันสงกรานต์</w:t>
                            </w:r>
                          </w:p>
                          <w:p w:rsidR="00FA54BF" w:rsidRPr="00083D95" w:rsidRDefault="00FA54BF" w:rsidP="00974D46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                      </w:t>
                            </w:r>
                            <w:r w:rsidRPr="00974D46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12-13 </w:t>
                            </w:r>
                            <w:proofErr w:type="spellStart"/>
                            <w:r w:rsidRPr="00974D46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>Songkran</w:t>
                            </w:r>
                            <w:proofErr w:type="spellEnd"/>
                            <w:r w:rsidRPr="00974D46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Festival</w:t>
                            </w:r>
                          </w:p>
                          <w:p w:rsidR="00FA54BF" w:rsidRPr="00E32D03" w:rsidRDefault="00FA54BF" w:rsidP="00E32D0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8"/>
                                <w:szCs w:val="48"/>
                                <w:rtl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BCB6E" id="Rectangle 2990" o:spid="_x0000_s1298" style="position:absolute;margin-left:410.75pt;margin-top:7.35pt;width:325pt;height:87.9pt;z-index:25182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LQVvwIAAL8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" filled="f" stroked="f" strokecolor="#899068" strokeweight=".5pt">
                <v:textbox>
                  <w:txbxContent>
                    <w:p w:rsidR="00FA54BF" w:rsidRDefault="00FA54BF" w:rsidP="00974D46">
                      <w:pP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</w:pPr>
                    </w:p>
                    <w:p w:rsidR="00FA54BF" w:rsidRPr="00974D46" w:rsidRDefault="00FA54BF" w:rsidP="00974D46">
                      <w:pP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                      </w:t>
                      </w:r>
                      <w:r w:rsidRPr="00974D46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>12-13</w:t>
                      </w:r>
                      <w:r w:rsidRPr="00974D46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 xml:space="preserve"> ทำบุญวันสงกรานต์</w:t>
                      </w:r>
                    </w:p>
                    <w:p w:rsidR="00FA54BF" w:rsidRPr="00083D95" w:rsidRDefault="00FA54BF" w:rsidP="00974D46">
                      <w:pP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                      </w:t>
                      </w:r>
                      <w:r w:rsidRPr="00974D46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12-13 </w:t>
                      </w:r>
                      <w:proofErr w:type="spellStart"/>
                      <w:r w:rsidRPr="00974D46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>Songkran</w:t>
                      </w:r>
                      <w:proofErr w:type="spellEnd"/>
                      <w:r w:rsidRPr="00974D46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Festival</w:t>
                      </w:r>
                    </w:p>
                    <w:p w:rsidR="00FA54BF" w:rsidRPr="00E32D03" w:rsidRDefault="00FA54BF" w:rsidP="00E32D0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8"/>
                          <w:szCs w:val="48"/>
                          <w:rtl/>
                          <w:cs/>
                          <w:lang w:bidi="th-TH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0A2E79" w:rsidRDefault="000A7070" w:rsidP="000A2E79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0810368" behindDoc="1" locked="0" layoutInCell="1" allowOverlap="1" wp14:anchorId="0BE88515" wp14:editId="72463A96">
            <wp:simplePos x="0" y="0"/>
            <wp:positionH relativeFrom="column">
              <wp:posOffset>1266825</wp:posOffset>
            </wp:positionH>
            <wp:positionV relativeFrom="paragraph">
              <wp:posOffset>67259</wp:posOffset>
            </wp:positionV>
            <wp:extent cx="483870" cy="570966"/>
            <wp:effectExtent l="0" t="0" r="0" b="635"/>
            <wp:wrapNone/>
            <wp:docPr id="5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34976" behindDoc="0" locked="0" layoutInCell="1" allowOverlap="1" wp14:anchorId="0B428308" wp14:editId="11A98B2C">
                <wp:simplePos x="0" y="0"/>
                <wp:positionH relativeFrom="column">
                  <wp:posOffset>2579370</wp:posOffset>
                </wp:positionH>
                <wp:positionV relativeFrom="paragraph">
                  <wp:posOffset>3810</wp:posOffset>
                </wp:positionV>
                <wp:extent cx="1289050" cy="1069340"/>
                <wp:effectExtent l="7620" t="13335" r="8255" b="12700"/>
                <wp:wrapNone/>
                <wp:docPr id="864" name="AutoShape 2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428308" id="AutoShape 2110" o:spid="_x0000_s1299" style="position:absolute;margin-left:203.1pt;margin-top:.3pt;width:101.5pt;height:84.2pt;z-index:25113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23712" behindDoc="0" locked="0" layoutInCell="1" allowOverlap="1" wp14:anchorId="304CD27B" wp14:editId="0E3374B4">
                <wp:simplePos x="0" y="0"/>
                <wp:positionH relativeFrom="column">
                  <wp:posOffset>3926840</wp:posOffset>
                </wp:positionH>
                <wp:positionV relativeFrom="paragraph">
                  <wp:posOffset>3175</wp:posOffset>
                </wp:positionV>
                <wp:extent cx="1289050" cy="1069975"/>
                <wp:effectExtent l="12065" t="12700" r="13335" b="12700"/>
                <wp:wrapNone/>
                <wp:docPr id="863" name="AutoShape 2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4CD27B" id="AutoShape 2090" o:spid="_x0000_s1300" style="position:absolute;margin-left:309.2pt;margin-top:.25pt;width:101.5pt;height:84.25pt;z-index:25112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98752" behindDoc="1" locked="0" layoutInCell="1" allowOverlap="1" wp14:anchorId="6710E3D2" wp14:editId="0E00E59B">
                <wp:simplePos x="0" y="0"/>
                <wp:positionH relativeFrom="column">
                  <wp:posOffset>1232535</wp:posOffset>
                </wp:positionH>
                <wp:positionV relativeFrom="paragraph">
                  <wp:posOffset>3175</wp:posOffset>
                </wp:positionV>
                <wp:extent cx="1288415" cy="1069975"/>
                <wp:effectExtent l="13335" t="12700" r="12700" b="12700"/>
                <wp:wrapNone/>
                <wp:docPr id="862" name="AutoShape 2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7070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10E3D2" id="AutoShape 2089" o:spid="_x0000_s1301" style="position:absolute;margin-left:97.05pt;margin-top:.25pt;width:101.45pt;height:84.25pt;z-index:-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" filled="f" strokecolor="#899068" strokeweight=".5pt">
                <v:textbox>
                  <w:txbxContent>
                    <w:p w:rsidR="00FA54BF" w:rsidRPr="006C6FD4" w:rsidRDefault="00FA54BF" w:rsidP="000A7070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21664" behindDoc="0" locked="0" layoutInCell="1" allowOverlap="1" wp14:anchorId="53751784" wp14:editId="4E14033C">
                <wp:simplePos x="0" y="0"/>
                <wp:positionH relativeFrom="column">
                  <wp:posOffset>-114300</wp:posOffset>
                </wp:positionH>
                <wp:positionV relativeFrom="paragraph">
                  <wp:posOffset>3175</wp:posOffset>
                </wp:positionV>
                <wp:extent cx="1289050" cy="1069975"/>
                <wp:effectExtent l="9525" t="12700" r="6350" b="12700"/>
                <wp:wrapNone/>
                <wp:docPr id="861" name="AutoShape 2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A2E79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751784" id="AutoShape 2088" o:spid="_x0000_s1302" style="position:absolute;margin-left:-9pt;margin-top:.25pt;width:101.5pt;height:84.25pt;z-index:25112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0A2E79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</w:p>
    <w:p w:rsidR="000A2E79" w:rsidRDefault="00D17814" w:rsidP="000A2E79">
      <w:r>
        <w:rPr>
          <w:noProof/>
          <w:lang w:bidi="th-TH"/>
        </w:rPr>
        <w:drawing>
          <wp:anchor distT="0" distB="0" distL="114300" distR="114300" simplePos="0" relativeHeight="250444800" behindDoc="1" locked="0" layoutInCell="1" allowOverlap="1" wp14:anchorId="4B5AE442" wp14:editId="78F39C61">
            <wp:simplePos x="0" y="0"/>
            <wp:positionH relativeFrom="column">
              <wp:posOffset>-314007</wp:posOffset>
            </wp:positionH>
            <wp:positionV relativeFrom="paragraph">
              <wp:posOffset>195897</wp:posOffset>
            </wp:positionV>
            <wp:extent cx="1066800" cy="1038225"/>
            <wp:effectExtent l="0" t="4763" r="0" b="0"/>
            <wp:wrapNone/>
            <wp:docPr id="29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2E79" w:rsidRDefault="00A05304" w:rsidP="000A2E79">
      <w:r>
        <w:rPr>
          <w:noProof/>
          <w:lang w:bidi="th-TH"/>
        </w:rPr>
        <w:drawing>
          <wp:anchor distT="0" distB="0" distL="114300" distR="114300" simplePos="0" relativeHeight="250446848" behindDoc="1" locked="0" layoutInCell="1" allowOverlap="1" wp14:anchorId="00522CDB" wp14:editId="6B8F6B87">
            <wp:simplePos x="0" y="0"/>
            <wp:positionH relativeFrom="column">
              <wp:posOffset>8353425</wp:posOffset>
            </wp:positionH>
            <wp:positionV relativeFrom="paragraph">
              <wp:posOffset>36830</wp:posOffset>
            </wp:positionV>
            <wp:extent cx="1076325" cy="1038225"/>
            <wp:effectExtent l="0" t="0" r="9525" b="9525"/>
            <wp:wrapNone/>
            <wp:docPr id="26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4D46">
        <w:rPr>
          <w:noProof/>
          <w:lang w:bidi="th-TH"/>
        </w:rPr>
        <w:drawing>
          <wp:anchor distT="0" distB="0" distL="114300" distR="114300" simplePos="0" relativeHeight="252706816" behindDoc="0" locked="0" layoutInCell="1" allowOverlap="1" wp14:anchorId="6616D04C" wp14:editId="1441E9B3">
            <wp:simplePos x="0" y="0"/>
            <wp:positionH relativeFrom="column">
              <wp:posOffset>6102350</wp:posOffset>
            </wp:positionH>
            <wp:positionV relativeFrom="paragraph">
              <wp:posOffset>124460</wp:posOffset>
            </wp:positionV>
            <wp:extent cx="262890" cy="259715"/>
            <wp:effectExtent l="19050" t="0" r="3810" b="0"/>
            <wp:wrapThrough wrapText="bothSides">
              <wp:wrapPolygon edited="0">
                <wp:start x="-1565" y="0"/>
                <wp:lineTo x="-1565" y="20597"/>
                <wp:lineTo x="21913" y="20597"/>
                <wp:lineTo x="21913" y="0"/>
                <wp:lineTo x="-1565" y="0"/>
              </wp:wrapPolygon>
            </wp:wrapThrough>
            <wp:docPr id="120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25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1618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63232" behindDoc="0" locked="0" layoutInCell="1" allowOverlap="1" wp14:anchorId="3FAF35B2" wp14:editId="3FABB3F2">
                <wp:simplePos x="0" y="0"/>
                <wp:positionH relativeFrom="column">
                  <wp:posOffset>2515870</wp:posOffset>
                </wp:positionH>
                <wp:positionV relativeFrom="paragraph">
                  <wp:posOffset>35242</wp:posOffset>
                </wp:positionV>
                <wp:extent cx="473710" cy="440690"/>
                <wp:effectExtent l="0" t="0" r="0" b="0"/>
                <wp:wrapNone/>
                <wp:docPr id="918" name="Rectangle 2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0A2E79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ข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AF35B2" id="Rectangle 2069" o:spid="_x0000_s1303" style="position:absolute;margin-left:198.1pt;margin-top:2.75pt;width:37.3pt;height:34.7pt;z-index:25046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0A2E79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ข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0A2E79" w:rsidRDefault="000A2E79" w:rsidP="000A2E79">
      <w:r>
        <w:rPr>
          <w:noProof/>
          <w:lang w:bidi="th-TH"/>
        </w:rPr>
        <w:drawing>
          <wp:anchor distT="0" distB="0" distL="114300" distR="114300" simplePos="0" relativeHeight="251572736" behindDoc="1" locked="0" layoutInCell="1" allowOverlap="1" wp14:anchorId="2C03CA3D" wp14:editId="287253CA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27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571712" behindDoc="1" locked="0" layoutInCell="1" allowOverlap="1" wp14:anchorId="450526C1" wp14:editId="71AC80B1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28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2E79" w:rsidRDefault="000A2E79" w:rsidP="000A2E79"/>
    <w:p w:rsidR="000A2E79" w:rsidRDefault="000A2E79" w:rsidP="000A2E79"/>
    <w:p w:rsidR="000A2E79" w:rsidRDefault="00D17814" w:rsidP="000A2E79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68640" behindDoc="0" locked="0" layoutInCell="1" allowOverlap="1" wp14:anchorId="01D20A8E" wp14:editId="71EB8DA0">
                <wp:simplePos x="0" y="0"/>
                <wp:positionH relativeFrom="column">
                  <wp:posOffset>762000</wp:posOffset>
                </wp:positionH>
                <wp:positionV relativeFrom="paragraph">
                  <wp:posOffset>122555</wp:posOffset>
                </wp:positionV>
                <wp:extent cx="7642225" cy="403860"/>
                <wp:effectExtent l="0" t="0" r="0" b="0"/>
                <wp:wrapNone/>
                <wp:docPr id="860" name="Rectangle 2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2225" cy="403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071C6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ททํ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มิตฺตานํ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คนฺถ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ติ ผู้ให้ ย่อมผูกไมตรีไว้ได้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Giving bring friendship”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D20A8E" id="Rectangle 2052" o:spid="_x0000_s1304" style="position:absolute;margin-left:60pt;margin-top:9.65pt;width:601.75pt;height:31.8pt;z-index:2515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" filled="f" stroked="f" strokecolor="#899068" strokeweight=".5pt">
                <v:textbox>
                  <w:txbxContent>
                    <w:p w:rsidR="00FA54BF" w:rsidRPr="003A232E" w:rsidRDefault="00FA54BF" w:rsidP="00071C6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ททํ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มิตฺตานํ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คนฺถ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ติ ผู้ให้ ย่อมผูกไมตรีไว้ได้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>Giving bring friendship”</w:t>
                      </w:r>
                    </w:p>
                  </w:txbxContent>
                </v:textbox>
              </v:rect>
            </w:pict>
          </mc:Fallback>
        </mc:AlternateContent>
      </w:r>
    </w:p>
    <w:p w:rsidR="000A2E79" w:rsidRDefault="0023565B" w:rsidP="000A2E79">
      <w:pPr>
        <w:rPr>
          <w:lang w:bidi="th-TH"/>
        </w:rPr>
      </w:pPr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0004480" behindDoc="0" locked="0" layoutInCell="1" allowOverlap="1" wp14:anchorId="3CD429DF" wp14:editId="32572FB3">
                <wp:simplePos x="0" y="0"/>
                <wp:positionH relativeFrom="column">
                  <wp:posOffset>6149340</wp:posOffset>
                </wp:positionH>
                <wp:positionV relativeFrom="paragraph">
                  <wp:posOffset>-160020</wp:posOffset>
                </wp:positionV>
                <wp:extent cx="3205480" cy="914400"/>
                <wp:effectExtent l="0" t="0" r="0" b="0"/>
                <wp:wrapNone/>
                <wp:docPr id="1178" name="Rectangle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11AA6" w:rsidRDefault="00FA54BF" w:rsidP="0023565B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D11AA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May 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D429DF" id="_x0000_s1305" style="position:absolute;margin-left:484.2pt;margin-top:-12.6pt;width:252.4pt;height:1in;z-index:2500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" filled="f" stroked="f" strokecolor="#899068" strokeweight=".5pt">
                <v:textbox>
                  <w:txbxContent>
                    <w:p w:rsidR="00FA54BF" w:rsidRPr="00D11AA6" w:rsidRDefault="00FA54BF" w:rsidP="0023565B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D11AA6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May 2014</w:t>
                      </w:r>
                    </w:p>
                  </w:txbxContent>
                </v:textbox>
              </v:rect>
            </w:pict>
          </mc:Fallback>
        </mc:AlternateContent>
      </w:r>
      <w:r w:rsidR="000A7070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096064" behindDoc="0" locked="0" layoutInCell="1" allowOverlap="1" wp14:anchorId="55CDAEC8" wp14:editId="4EB716CE">
                <wp:simplePos x="0" y="0"/>
                <wp:positionH relativeFrom="column">
                  <wp:posOffset>-198120</wp:posOffset>
                </wp:positionH>
                <wp:positionV relativeFrom="paragraph">
                  <wp:posOffset>-7620</wp:posOffset>
                </wp:positionV>
                <wp:extent cx="3771900" cy="657225"/>
                <wp:effectExtent l="0" t="0" r="0" b="9525"/>
                <wp:wrapNone/>
                <wp:docPr id="857" name="Rectangle 2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190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0A7070" w:rsidRDefault="00FA54BF" w:rsidP="00B43577">
                            <w:pPr>
                              <w:rPr>
                                <w:b/>
                                <w:bCs/>
                                <w:sz w:val="66"/>
                                <w:szCs w:val="66"/>
                                <w:rtl/>
                                <w:cs/>
                              </w:rPr>
                            </w:pPr>
                            <w:r w:rsidRPr="000A7070">
                              <w:rPr>
                                <w:rFonts w:ascii="Aharoni" w:hAnsi="Aharoni" w:hint="cs"/>
                                <w:b/>
                                <w:bCs/>
                                <w:sz w:val="66"/>
                                <w:szCs w:val="66"/>
                                <w:cs/>
                                <w:lang w:bidi="th-TH"/>
                              </w:rPr>
                              <w:t>พฤษภาคม ๒๕๕๗ ปีมะเมีย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DAEC8" id="Rectangle 2193" o:spid="_x0000_s1306" style="position:absolute;margin-left:-15.6pt;margin-top:-.6pt;width:297pt;height:51.75pt;z-index:25109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" filled="f" stroked="f" strokecolor="#899068" strokeweight=".5pt">
                <v:textbox>
                  <w:txbxContent>
                    <w:p w:rsidR="00FA54BF" w:rsidRPr="000A7070" w:rsidRDefault="00FA54BF" w:rsidP="00B43577">
                      <w:pPr>
                        <w:rPr>
                          <w:b/>
                          <w:bCs/>
                          <w:sz w:val="66"/>
                          <w:szCs w:val="66"/>
                          <w:rtl/>
                          <w:cs/>
                        </w:rPr>
                      </w:pPr>
                      <w:r w:rsidRPr="000A7070">
                        <w:rPr>
                          <w:rFonts w:ascii="Aharoni" w:hAnsi="Aharoni" w:hint="cs"/>
                          <w:b/>
                          <w:bCs/>
                          <w:sz w:val="66"/>
                          <w:szCs w:val="66"/>
                          <w:cs/>
                          <w:lang w:bidi="th-TH"/>
                        </w:rPr>
                        <w:t>พฤษภาคม ๒๕๕๗ ปีมะเมีย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7312F7" w:rsidP="00B43577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156480" behindDoc="0" locked="0" layoutInCell="1" allowOverlap="1" wp14:anchorId="60F2C91B" wp14:editId="5D19FCB4">
                <wp:simplePos x="0" y="0"/>
                <wp:positionH relativeFrom="column">
                  <wp:posOffset>3683000</wp:posOffset>
                </wp:positionH>
                <wp:positionV relativeFrom="paragraph">
                  <wp:posOffset>-735965</wp:posOffset>
                </wp:positionV>
                <wp:extent cx="1676400" cy="1695450"/>
                <wp:effectExtent l="0" t="0" r="3175" b="2540"/>
                <wp:wrapNone/>
                <wp:docPr id="859" name="Oval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169545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674105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0F2C91B" id="Oval 2194" o:spid="_x0000_s1307" style="position:absolute;margin-left:290pt;margin-top:-57.95pt;width:132pt;height:133.5pt;z-index:25115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" filled="f" stroked="f" strokecolor="#899068" strokeweight=".5pt">
                <v:textbox>
                  <w:txbxContent>
                    <w:p w:rsidR="00FA54BF" w:rsidRPr="00674105" w:rsidRDefault="00FA54BF" w:rsidP="00B43577">
                      <w:pPr>
                        <w:jc w:val="center"/>
                        <w:rPr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BC185D">
        <w:rPr>
          <w:rFonts w:ascii="Aharoni" w:hAnsi="Aharoni"/>
          <w:noProof/>
          <w:lang w:bidi="th-TH"/>
        </w:rPr>
        <w:drawing>
          <wp:anchor distT="0" distB="0" distL="114300" distR="114300" simplePos="0" relativeHeight="251152384" behindDoc="0" locked="0" layoutInCell="1" allowOverlap="1" wp14:anchorId="490074CF" wp14:editId="318E06DC">
            <wp:simplePos x="0" y="0"/>
            <wp:positionH relativeFrom="column">
              <wp:posOffset>3126740</wp:posOffset>
            </wp:positionH>
            <wp:positionV relativeFrom="paragraph">
              <wp:posOffset>-306705</wp:posOffset>
            </wp:positionV>
            <wp:extent cx="2766060" cy="1014730"/>
            <wp:effectExtent l="19050" t="0" r="0" b="0"/>
            <wp:wrapThrough wrapText="bothSides">
              <wp:wrapPolygon edited="0">
                <wp:start x="-149" y="0"/>
                <wp:lineTo x="-149" y="21086"/>
                <wp:lineTo x="21570" y="21086"/>
                <wp:lineTo x="21570" y="0"/>
                <wp:lineTo x="-149" y="0"/>
              </wp:wrapPolygon>
            </wp:wrapThrough>
            <wp:docPr id="36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3577" w:rsidRDefault="00B43577" w:rsidP="00B43577"/>
    <w:p w:rsidR="00B43577" w:rsidRDefault="00B43577" w:rsidP="00B43577"/>
    <w:p w:rsidR="00B43577" w:rsidRDefault="00B43577" w:rsidP="00B43577"/>
    <w:p w:rsidR="00B43577" w:rsidRDefault="000A7070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87200" behindDoc="1" locked="0" layoutInCell="1" allowOverlap="1" wp14:anchorId="30AA01B6" wp14:editId="05106A27">
                <wp:simplePos x="0" y="0"/>
                <wp:positionH relativeFrom="column">
                  <wp:posOffset>-194945</wp:posOffset>
                </wp:positionH>
                <wp:positionV relativeFrom="paragraph">
                  <wp:posOffset>139065</wp:posOffset>
                </wp:positionV>
                <wp:extent cx="9553575" cy="390525"/>
                <wp:effectExtent l="0" t="0" r="0" b="9525"/>
                <wp:wrapNone/>
                <wp:docPr id="848" name="Rectangle 2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B43577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AA01B6" id="Rectangle 2205" o:spid="_x0000_s1308" style="position:absolute;margin-left:-15.35pt;margin-top:10.95pt;width:752.25pt;height:30.75pt;z-index:-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4C44EB" w:rsidRDefault="00FA54BF" w:rsidP="00B43577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126784" behindDoc="1" locked="0" layoutInCell="1" allowOverlap="1" wp14:anchorId="61C51523" wp14:editId="60C8B7AE">
                <wp:simplePos x="0" y="0"/>
                <wp:positionH relativeFrom="column">
                  <wp:posOffset>-107950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9050" r="19050" b="19685"/>
                <wp:wrapNone/>
                <wp:docPr id="849" name="Group 3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850" name="AutoShape 2198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1" name="AutoShape 2199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8E708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2" name="AutoShape 2200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FBA1F5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3" name="AutoShape 2201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92D05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4" name="AutoShape 2202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5" name="AutoShape 2203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00B0F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6" name="AutoShape 2204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rgbClr val="7030A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AB8A0F5" id="Group 3006" o:spid="_x0000_s1026" style="position:absolute;margin-left:-8.5pt;margin-top:10.25pt;width:738pt;height:26.95pt;z-index:-252189696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">
                <v:roundrect id="AutoShape 2198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EOpcIA&#10;AADcAAAADwAAAGRycy9kb3ducmV2LnhtbERPy2oCMRTdF/yHcAV3NVPB19QoRVptfSBqP+AyuZ0M&#10;ndwMSdTp3zcLweXhvGeL1tbiSj5UjhW89DMQxIXTFZcKvs8fzxMQISJrrB2Tgj8KsJh3nmaYa3fj&#10;I11PsRQphEOOCkyMTS5lKAxZDH3XECfux3mLMUFfSu3xlsJtLQdZNpIWK04NBhtaGip+TxeroDaH&#10;6Xrn918u25bvK1ttN8f9WKlet317BRGpjQ/x3f2pFUyGaX46k4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gQ6lwgAAANwAAAAPAAAAAAAAAAAAAAAAAJgCAABkcnMvZG93&#10;bnJldi54bWxQSwUGAAAAAAQABAD1AAAAhwMAAAAA&#10;" fillcolor="white [3201]" strokecolor="red" strokeweight="2.5pt">
                  <v:shadow color="#868686"/>
                </v:roundrect>
                <v:roundrect id="AutoShape 2199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+2HcQA&#10;AADcAAAADwAAAGRycy9kb3ducmV2LnhtbESPUWvCMBSF3wf+h3AF32ZqmVI6o5TBQAZ7sPoDLs21&#10;6Wxusiar9d8vwmCPh3POdzjb/WR7MdIQOscKVssMBHHjdMetgvPp/bkAESKyxt4xKbhTgP1u9rTF&#10;UrsbH2msYysShEOJCkyMvpQyNIYshqXzxMm7uMFiTHJopR7wluC2l3mWbaTFjtOCQU9vhppr/WMV&#10;fPmqyD9e8vp4/fZTdXDmM4xGqcV8ql5BRJrif/ivfdAKivUKHmfSEZ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Pth3EAAAA3AAAAA8AAAAAAAAAAAAAAAAAmAIAAGRycy9k&#10;b3ducmV2LnhtbFBLBQYAAAAABAAEAPUAAACJAwAAAAA=&#10;" fillcolor="white [3201]" strokecolor="#f8e708" strokeweight="2.5pt">
                  <v:shadow color="#868686"/>
                </v:roundrect>
                <v:roundrect id="AutoShape 2200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NSEsYA&#10;AADcAAAADwAAAGRycy9kb3ducmV2LnhtbESP3WrCQBSE7wu+w3KE3ohutCgS3QRRCqUtiNri7SF7&#10;8qPZsyG71dSndwtCL4eZ+YZZpp2pxYVaV1lWMB5FIIgzqysuFHwdXodzEM4ja6wtk4JfcpAmvacl&#10;xtpeeUeXvS9EgLCLUUHpfRNL6bKSDLqRbYiDl9vWoA+yLaRu8RrgppaTKJpJgxWHhRIbWpeUnfc/&#10;RkEuPzb5lJtqcIryw/b9dnz5/mSlnvvdagHCU+f/w4/2m1Ywn07g70w4AjK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NSEsYAAADcAAAADwAAAAAAAAAAAAAAAACYAgAAZHJz&#10;L2Rvd25yZXYueG1sUEsFBgAAAAAEAAQA9QAAAIsDAAAAAA==&#10;" fillcolor="white [3201]" strokecolor="#fba1f5" strokeweight="2.5pt">
                  <v:shadow color="#868686"/>
                </v:roundrect>
                <v:roundrect id="AutoShape 2201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CoqcQA&#10;AADcAAAADwAAAGRycy9kb3ducmV2LnhtbESPwWrDMBBE74X+g9hCL6WR2pLGOFFCCS3kWicfsFgb&#10;y4m1MtbGcf6+KhR6HGbmDbPaTKFTIw2pjWzhZWZAEdfRtdxYOOy/ngtQSZAddpHJwo0SbNb3dyss&#10;XbzyN42VNCpDOJVowYv0pdap9hQwzWJPnL1jHAJKlkOj3YDXDA+dfjXmXQdsOS947GnrqT5Xl2Ch&#10;GveHo1zm5lScP287s108iV9Y+/gwfSxBCU3yH/5r75yFYv4Gv2fyEd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QqKnEAAAA3AAAAA8AAAAAAAAAAAAAAAAAmAIAAGRycy9k&#10;b3ducmV2LnhtbFBLBQYAAAAABAAEAPUAAACJAwAAAAA=&#10;" fillcolor="white [3201]" strokecolor="#92d050" strokeweight="2.5pt">
                  <v:shadow color="#868686"/>
                </v:roundrect>
                <v:roundrect id="AutoShape 2202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yRrcYA&#10;AADcAAAADwAAAGRycy9kb3ducmV2LnhtbESPQWvCQBSE70L/w/IEb7qxqIToKtJiaUEP2h56fGZf&#10;k6XZt2l2NdFf7wpCj8PMfMMsVp2txJkabxwrGI8SEMS504YLBV+fm2EKwgdkjZVjUnAhD6vlU2+B&#10;mXYt7+l8CIWIEPYZKihDqDMpfV6SRT9yNXH0flxjMUTZFFI32Ea4reRzksykRcNxocSaXkrKfw8n&#10;q2Bvjp3bpptxe9ptzeu3/fh7u06VGvS79RxEoC78hx/td60gnU7gfiYe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DyRrc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203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VkkMUA&#10;AADcAAAADwAAAGRycy9kb3ducmV2LnhtbESPQWvCQBSE70L/w/IKvRTd2KJo6iq2QezFg9Ef8Mg+&#10;k9Ts25B91fTfdwXB4zAz3zCLVe8adaEu1J4NjEcJKOLC25pLA8fDZjgDFQTZYuOZDPxRgNXyabDA&#10;1Por7+mSS6kihEOKBiqRNtU6FBU5DCPfEkfv5DuHEmVXatvhNcJdo9+SZKod1hwXKmzpq6LinP86&#10;A/PwuQ0/51YyeS+3u9c82+z7zJiX5379AUqol0f43v62BmaTCdzOxCO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dWSQxQAAANwAAAAPAAAAAAAAAAAAAAAAAJgCAABkcnMv&#10;ZG93bnJldi54bWxQSwUGAAAAAAQABAD1AAAAigMAAAAA&#10;" fillcolor="white [3201]" strokecolor="#00b0f0" strokeweight="2.5pt">
                  <v:shadow color="#868686"/>
                </v:roundrect>
                <v:roundrect id="AutoShape 2204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fLt8UA&#10;AADcAAAADwAAAGRycy9kb3ducmV2LnhtbESPT2vCQBTE70K/w/IKXqRuLBgkdRURpAHx4L+eH9nX&#10;JJh9G3bXmPTTd4VCj8PM/IZZrnvTiI6cry0rmE0TEMSF1TWXCi7n3dsChA/IGhvLpGAgD+vVy2iJ&#10;mbYPPlJ3CqWIEPYZKqhCaDMpfVGRQT+1LXH0vq0zGKJ0pdQOHxFuGvmeJKk0WHNcqLClbUXF7XQ3&#10;Cn4289x/pcfrpBsOwy2Xzn82e6XGr/3mA0SgPvyH/9q5VrCYp/A8E4+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F8u3xQAAANwAAAAPAAAAAAAAAAAAAAAAAJgCAABkcnMv&#10;ZG93bnJldi54bWxQSwUGAAAAAAQABAD1AAAAigMAAAAA&#10;" fillcolor="white [3201]" strokecolor="#7030a0" strokeweight="2.5pt">
                  <v:shadow color="#868686"/>
                </v:roundrect>
              </v:group>
            </w:pict>
          </mc:Fallback>
        </mc:AlternateContent>
      </w:r>
    </w:p>
    <w:p w:rsidR="00B43577" w:rsidRDefault="00A23520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00384" behindDoc="0" locked="0" layoutInCell="1" allowOverlap="1" wp14:anchorId="0F3B717F" wp14:editId="767DBC19">
                <wp:simplePos x="0" y="0"/>
                <wp:positionH relativeFrom="column">
                  <wp:posOffset>-146050</wp:posOffset>
                </wp:positionH>
                <wp:positionV relativeFrom="paragraph">
                  <wp:posOffset>192405</wp:posOffset>
                </wp:positionV>
                <wp:extent cx="5314950" cy="1116330"/>
                <wp:effectExtent l="0" t="0" r="3175" b="2540"/>
                <wp:wrapNone/>
                <wp:docPr id="830" name="Rectangle 2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14950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Default="00FA54BF" w:rsidP="000A7070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</w:p>
                          <w:p w:rsidR="00FA54BF" w:rsidRPr="00A23520" w:rsidRDefault="00FA54BF" w:rsidP="00A23520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              </w:t>
                            </w:r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>17-18</w:t>
                            </w:r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 xml:space="preserve"> ทำบุญวันวิ</w:t>
                            </w:r>
                            <w:proofErr w:type="spellStart"/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>สาขบู</w:t>
                            </w:r>
                            <w:proofErr w:type="spellEnd"/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>ชา</w:t>
                            </w:r>
                          </w:p>
                          <w:p w:rsidR="00FA54BF" w:rsidRPr="000A7070" w:rsidRDefault="00FA54BF" w:rsidP="00A23520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                          </w:t>
                            </w:r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17-18 </w:t>
                            </w:r>
                            <w:proofErr w:type="spellStart"/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>Visakha</w:t>
                            </w:r>
                            <w:proofErr w:type="spellEnd"/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</w:t>
                            </w:r>
                            <w:proofErr w:type="gramStart"/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>Puja  Ceremony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3B717F" id="Rectangle 2989" o:spid="_x0000_s1309" style="position:absolute;margin-left:-11.5pt;margin-top:15.15pt;width:418.5pt;height:87.9pt;z-index:2500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" filled="f" stroked="f" strokecolor="#899068" strokeweight=".5pt">
                <v:textbox>
                  <w:txbxContent>
                    <w:p w:rsidR="00FA54BF" w:rsidRDefault="00FA54BF" w:rsidP="000A7070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</w:p>
                    <w:p w:rsidR="00FA54BF" w:rsidRPr="00A23520" w:rsidRDefault="00FA54BF" w:rsidP="00A23520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              </w:t>
                      </w:r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>17-18</w:t>
                      </w:r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 xml:space="preserve"> ทำบุญวันวิ</w:t>
                      </w:r>
                      <w:proofErr w:type="spellStart"/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>สาขบู</w:t>
                      </w:r>
                      <w:proofErr w:type="spellEnd"/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>ชา</w:t>
                      </w:r>
                    </w:p>
                    <w:p w:rsidR="00FA54BF" w:rsidRPr="000A7070" w:rsidRDefault="00FA54BF" w:rsidP="00A23520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                          </w:t>
                      </w:r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17-18 </w:t>
                      </w:r>
                      <w:proofErr w:type="spellStart"/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>Visakha</w:t>
                      </w:r>
                      <w:proofErr w:type="spellEnd"/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</w:t>
                      </w:r>
                      <w:proofErr w:type="gramStart"/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>Puja  Ceremony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B43577">
        <w:t xml:space="preserve"> </w:t>
      </w:r>
    </w:p>
    <w:p w:rsidR="00B43577" w:rsidRDefault="00B43577" w:rsidP="00B43577"/>
    <w:p w:rsidR="00B43577" w:rsidRDefault="000A7070" w:rsidP="00B43577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344896" behindDoc="0" locked="0" layoutInCell="1" allowOverlap="1" wp14:anchorId="50A5F64E" wp14:editId="09E6E57B">
                <wp:simplePos x="0" y="0"/>
                <wp:positionH relativeFrom="column">
                  <wp:posOffset>7974965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0" t="0" r="24765" b="15875"/>
                <wp:wrapNone/>
                <wp:docPr id="828" name="AutoShape 2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A5F64E" id="AutoShape 2230" o:spid="_x0000_s1310" style="position:absolute;margin-left:627.95pt;margin-top:4.2pt;width:101.55pt;height:84.25pt;z-index:25134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" filled="f" strokecolor="#899068" strokeweight=".5pt">
                <v:textbox>
                  <w:txbxContent>
                    <w:p w:rsidR="00FA54BF" w:rsidRPr="00575ED3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326464" behindDoc="0" locked="0" layoutInCell="1" allowOverlap="1" wp14:anchorId="79FE5CAC" wp14:editId="2E362D25">
                <wp:simplePos x="0" y="0"/>
                <wp:positionH relativeFrom="column">
                  <wp:posOffset>6628130</wp:posOffset>
                </wp:positionH>
                <wp:positionV relativeFrom="paragraph">
                  <wp:posOffset>53340</wp:posOffset>
                </wp:positionV>
                <wp:extent cx="1289050" cy="1069975"/>
                <wp:effectExtent l="0" t="0" r="25400" b="15875"/>
                <wp:wrapNone/>
                <wp:docPr id="827" name="AutoShape 2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FE5CAC" id="AutoShape 2229" o:spid="_x0000_s1311" style="position:absolute;margin-left:521.9pt;margin-top:4.2pt;width:101.5pt;height:84.25pt;z-index:25132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" filled="f" strokecolor="#899068" strokeweight=".5pt">
                <v:textbox>
                  <w:txbxContent>
                    <w:p w:rsidR="00FA54BF" w:rsidRPr="00575ED3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 wp14:anchorId="6F6EA540" wp14:editId="02C68D07">
                <wp:simplePos x="0" y="0"/>
                <wp:positionH relativeFrom="column">
                  <wp:posOffset>5281295</wp:posOffset>
                </wp:positionH>
                <wp:positionV relativeFrom="paragraph">
                  <wp:posOffset>54610</wp:posOffset>
                </wp:positionV>
                <wp:extent cx="1289685" cy="1068705"/>
                <wp:effectExtent l="0" t="0" r="24765" b="17145"/>
                <wp:wrapNone/>
                <wp:docPr id="829" name="AutoShape 2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6EA540" id="AutoShape 2242" o:spid="_x0000_s1312" style="position:absolute;margin-left:415.85pt;margin-top:4.3pt;width:101.55pt;height:84.15pt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3577" w:rsidRDefault="00B43577" w:rsidP="00B43577"/>
    <w:p w:rsidR="00B43577" w:rsidRDefault="00A23520" w:rsidP="00B43577">
      <w:r>
        <w:rPr>
          <w:noProof/>
          <w:lang w:bidi="th-TH"/>
        </w:rPr>
        <w:drawing>
          <wp:anchor distT="0" distB="0" distL="114300" distR="114300" simplePos="0" relativeHeight="252645376" behindDoc="0" locked="0" layoutInCell="1" allowOverlap="1" wp14:anchorId="7465B94F" wp14:editId="7D82FC50">
            <wp:simplePos x="0" y="0"/>
            <wp:positionH relativeFrom="column">
              <wp:posOffset>1355090</wp:posOffset>
            </wp:positionH>
            <wp:positionV relativeFrom="paragraph">
              <wp:posOffset>141605</wp:posOffset>
            </wp:positionV>
            <wp:extent cx="257175" cy="259715"/>
            <wp:effectExtent l="0" t="0" r="9525" b="6985"/>
            <wp:wrapThrough wrapText="bothSides">
              <wp:wrapPolygon edited="0">
                <wp:start x="0" y="0"/>
                <wp:lineTo x="0" y="20597"/>
                <wp:lineTo x="20800" y="20597"/>
                <wp:lineTo x="20800" y="0"/>
                <wp:lineTo x="0" y="0"/>
              </wp:wrapPolygon>
            </wp:wrapThrough>
            <wp:docPr id="121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3577" w:rsidRDefault="00B43577" w:rsidP="00B43577"/>
    <w:p w:rsidR="00B43577" w:rsidRDefault="00B43577" w:rsidP="00B43577"/>
    <w:p w:rsidR="00B43577" w:rsidRDefault="00BC791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7A85990D" wp14:editId="724D8227">
                <wp:simplePos x="0" y="0"/>
                <wp:positionH relativeFrom="column">
                  <wp:posOffset>7933690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0" r="0" b="9525"/>
                <wp:wrapNone/>
                <wp:docPr id="819" name="Rectangle 2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85990D" id="Rectangle 2384" o:spid="_x0000_s1313" style="position:absolute;margin-left:624.7pt;margin-top:7.55pt;width:110.75pt;height:23.25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dRx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MMNI0AGa9BnKRsW6Zyi6TI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22870AE1" wp14:editId="31B92531">
                <wp:simplePos x="0" y="0"/>
                <wp:positionH relativeFrom="column">
                  <wp:posOffset>6593205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0" r="0" b="9525"/>
                <wp:wrapNone/>
                <wp:docPr id="820" name="Rectangle 2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870AE1" id="Rectangle 2383" o:spid="_x0000_s1314" style="position:absolute;margin-left:519.15pt;margin-top:7.55pt;width:110.75pt;height:23.2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26D49F45" wp14:editId="45EEE512">
                <wp:simplePos x="0" y="0"/>
                <wp:positionH relativeFrom="column">
                  <wp:posOffset>5252085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0" r="0" b="9525"/>
                <wp:wrapNone/>
                <wp:docPr id="821" name="Rectangle 2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D49F45" id="Rectangle 2382" o:spid="_x0000_s1315" style="position:absolute;margin-left:413.55pt;margin-top:7.55pt;width:110.75pt;height:23.25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ACN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KMRI0AGa9BnKRsW6Zyi6TCN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B43577" w:rsidP="00B43577"/>
    <w:p w:rsidR="00B43577" w:rsidRDefault="00D72561" w:rsidP="00B43577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2058624" behindDoc="1" locked="0" layoutInCell="1" allowOverlap="1" wp14:anchorId="498DE75A" wp14:editId="63F14C79">
            <wp:simplePos x="0" y="0"/>
            <wp:positionH relativeFrom="column">
              <wp:posOffset>2609850</wp:posOffset>
            </wp:positionH>
            <wp:positionV relativeFrom="paragraph">
              <wp:posOffset>121234</wp:posOffset>
            </wp:positionV>
            <wp:extent cx="483870" cy="570966"/>
            <wp:effectExtent l="76200" t="76200" r="68580" b="76835"/>
            <wp:wrapNone/>
            <wp:docPr id="6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3B0FA38F" wp14:editId="62028A7A">
                <wp:simplePos x="0" y="0"/>
                <wp:positionH relativeFrom="column">
                  <wp:posOffset>7975600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0" t="0" r="25400" b="17145"/>
                <wp:wrapNone/>
                <wp:docPr id="818" name="AutoShape 2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0FA38F" id="AutoShape 2237" o:spid="_x0000_s1316" style="position:absolute;margin-left:628pt;margin-top:6.3pt;width:101.5pt;height:84.15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0A707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168748E2" wp14:editId="5F03C26B">
                <wp:simplePos x="0" y="0"/>
                <wp:positionH relativeFrom="column">
                  <wp:posOffset>6628765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0" t="0" r="26035" b="17145"/>
                <wp:wrapNone/>
                <wp:docPr id="826" name="AutoShape 2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68748E2" id="AutoShape 2236" o:spid="_x0000_s1317" style="position:absolute;margin-left:521.95pt;margin-top:6.3pt;width:101.45pt;height:84.1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0A707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2E46652E" wp14:editId="5DA4552C">
                <wp:simplePos x="0" y="0"/>
                <wp:positionH relativeFrom="column">
                  <wp:posOffset>5280660</wp:posOffset>
                </wp:positionH>
                <wp:positionV relativeFrom="paragraph">
                  <wp:posOffset>80010</wp:posOffset>
                </wp:positionV>
                <wp:extent cx="1289685" cy="1068705"/>
                <wp:effectExtent l="0" t="0" r="24765" b="17145"/>
                <wp:wrapNone/>
                <wp:docPr id="825" name="AutoShape 2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46652E" id="AutoShape 2235" o:spid="_x0000_s1318" style="position:absolute;margin-left:415.8pt;margin-top:6.3pt;width:101.55pt;height:84.1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0A707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0464736C" wp14:editId="1CACA212">
                <wp:simplePos x="0" y="0"/>
                <wp:positionH relativeFrom="column">
                  <wp:posOffset>3933190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0" t="0" r="25400" b="17145"/>
                <wp:wrapNone/>
                <wp:docPr id="824" name="AutoShape 2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64736C" id="AutoShape 2234" o:spid="_x0000_s1319" style="position:absolute;margin-left:309.7pt;margin-top:6.3pt;width:101.5pt;height:84.1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0A707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12128" behindDoc="1" locked="0" layoutInCell="1" allowOverlap="1" wp14:anchorId="25D249FB" wp14:editId="0F6CF9EE">
                <wp:simplePos x="0" y="0"/>
                <wp:positionH relativeFrom="column">
                  <wp:posOffset>2585720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0" t="0" r="25400" b="17145"/>
                <wp:wrapNone/>
                <wp:docPr id="823" name="AutoShape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D72561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D249FB" id="AutoShape 2233" o:spid="_x0000_s1320" style="position:absolute;margin-left:203.6pt;margin-top:6.3pt;width:101.5pt;height:84.15pt;z-index:-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D72561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0A707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99168" behindDoc="1" locked="0" layoutInCell="1" allowOverlap="1" wp14:anchorId="62BCC779" wp14:editId="7F3D46A5">
                <wp:simplePos x="0" y="0"/>
                <wp:positionH relativeFrom="column">
                  <wp:posOffset>1238885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0" t="0" r="26035" b="17145"/>
                <wp:wrapNone/>
                <wp:docPr id="817" name="AutoShape 2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BCC779" id="AutoShape 2232" o:spid="_x0000_s1321" style="position:absolute;margin-left:97.55pt;margin-top:6.3pt;width:101.45pt;height:84.15pt;z-index:-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0A707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6CCC120A" wp14:editId="6BDCEB43">
                <wp:simplePos x="0" y="0"/>
                <wp:positionH relativeFrom="column">
                  <wp:posOffset>-107950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0" t="0" r="25400" b="17145"/>
                <wp:wrapNone/>
                <wp:docPr id="822" name="AutoShape 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CC120A" id="AutoShape 2231" o:spid="_x0000_s1322" style="position:absolute;margin-left:-8.5pt;margin-top:6.3pt;width:101.5pt;height:84.15pt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3577" w:rsidRDefault="00B43577" w:rsidP="00B43577"/>
    <w:p w:rsidR="00B43577" w:rsidRDefault="00B43577" w:rsidP="00B43577"/>
    <w:p w:rsidR="00B43577" w:rsidRDefault="00B43577" w:rsidP="00B43577">
      <w:pPr>
        <w:jc w:val="center"/>
      </w:pPr>
    </w:p>
    <w:p w:rsidR="00B43577" w:rsidRDefault="00B43577" w:rsidP="00B43577"/>
    <w:p w:rsidR="00B43577" w:rsidRDefault="00BC791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21DD9A5F" wp14:editId="4D77EA27">
                <wp:simplePos x="0" y="0"/>
                <wp:positionH relativeFrom="column">
                  <wp:posOffset>7933690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810" name="Rectangle 2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DD9A5F" id="Rectangle 2391" o:spid="_x0000_s1323" style="position:absolute;margin-left:624.7pt;margin-top:9.65pt;width:110.75pt;height:23.2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0C5ECA7D" wp14:editId="2B8ADB9A">
                <wp:simplePos x="0" y="0"/>
                <wp:positionH relativeFrom="column">
                  <wp:posOffset>6585585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811" name="Rectangle 2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5ECA7D" id="Rectangle 2390" o:spid="_x0000_s1324" style="position:absolute;margin-left:518.55pt;margin-top:9.65pt;width:110.75pt;height:23.25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B6Q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MMRI0AGa9BnKRsW6Zyi6zFyNplHn4Pow3ivLUo93sv6mkZCLDhzZjVJy6hhtAFloa+q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091773A6" wp14:editId="63BC4C78">
                <wp:simplePos x="0" y="0"/>
                <wp:positionH relativeFrom="column">
                  <wp:posOffset>5229860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812" name="Rectangle 2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773A6" id="Rectangle 2389" o:spid="_x0000_s1325" style="position:absolute;margin-left:411.8pt;margin-top:9.65pt;width:110.75pt;height:23.2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QZsvw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49CE7507" wp14:editId="106C7ACB">
                <wp:simplePos x="0" y="0"/>
                <wp:positionH relativeFrom="column">
                  <wp:posOffset>3896360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813" name="Rectangle 2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CE7507" id="Rectangle 2388" o:spid="_x0000_s1326" style="position:absolute;margin-left:306.8pt;margin-top:9.65pt;width:110.75pt;height:23.25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2CAF6AC8" wp14:editId="60A03480">
                <wp:simplePos x="0" y="0"/>
                <wp:positionH relativeFrom="column">
                  <wp:posOffset>2533650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814" name="Rectangle 2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AF6AC8" id="Rectangle 2387" o:spid="_x0000_s1327" style="position:absolute;margin-left:199.5pt;margin-top:9.65pt;width:110.75pt;height:23.25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IU7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7D0AF507" wp14:editId="28670847">
                <wp:simplePos x="0" y="0"/>
                <wp:positionH relativeFrom="column">
                  <wp:posOffset>1195705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9525"/>
                <wp:wrapNone/>
                <wp:docPr id="815" name="Rectangle 2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0AF507" id="Rectangle 2386" o:spid="_x0000_s1328" style="position:absolute;margin-left:94.15pt;margin-top:9.65pt;width:110.75pt;height:23.25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N/f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13B553A7" wp14:editId="2E56E890">
                <wp:simplePos x="0" y="0"/>
                <wp:positionH relativeFrom="column">
                  <wp:posOffset>-146050</wp:posOffset>
                </wp:positionH>
                <wp:positionV relativeFrom="paragraph">
                  <wp:posOffset>99695</wp:posOffset>
                </wp:positionV>
                <wp:extent cx="1406525" cy="295275"/>
                <wp:effectExtent l="0" t="0" r="0" b="9525"/>
                <wp:wrapNone/>
                <wp:docPr id="809" name="Rectangle 2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B553A7" id="Rectangle 2385" o:spid="_x0000_s1329" style="position:absolute;margin-left:-11.5pt;margin-top:7.85pt;width:110.75pt;height:23.25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B43577" w:rsidP="00B43577"/>
    <w:p w:rsidR="00B43577" w:rsidRDefault="004D5F5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83104" behindDoc="0" locked="0" layoutInCell="1" allowOverlap="1" wp14:anchorId="061CFC3D" wp14:editId="21055EFE">
                <wp:simplePos x="0" y="0"/>
                <wp:positionH relativeFrom="column">
                  <wp:posOffset>-128905</wp:posOffset>
                </wp:positionH>
                <wp:positionV relativeFrom="paragraph">
                  <wp:posOffset>99060</wp:posOffset>
                </wp:positionV>
                <wp:extent cx="1365885" cy="295275"/>
                <wp:effectExtent l="635" t="0" r="0" b="2540"/>
                <wp:wrapNone/>
                <wp:docPr id="807" name="Rectangle 2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8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9B1D18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4D5F51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Mother's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1CFC3D" id="Rectangle 2196" o:spid="_x0000_s1330" style="position:absolute;margin-left:-10.15pt;margin-top:7.8pt;width:107.55pt;height:23.25pt;z-index:25118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K7Uvg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1C6235" w:rsidRDefault="00FA54BF" w:rsidP="009B1D18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 w:rsidRPr="004D5F51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Mother's Day</w:t>
                      </w:r>
                    </w:p>
                  </w:txbxContent>
                </v:textbox>
              </v:rect>
            </w:pict>
          </mc:Fallback>
        </mc:AlternateContent>
      </w:r>
      <w:r w:rsidR="00471618">
        <w:rPr>
          <w:rFonts w:ascii="Aharoni" w:hAnsi="Aharoni"/>
          <w:noProof/>
          <w:lang w:bidi="th-TH"/>
        </w:rPr>
        <w:drawing>
          <wp:anchor distT="0" distB="0" distL="114300" distR="114300" simplePos="0" relativeHeight="250207232" behindDoc="1" locked="0" layoutInCell="1" allowOverlap="1" wp14:anchorId="6619FDE7" wp14:editId="0E2E79A3">
            <wp:simplePos x="0" y="0"/>
            <wp:positionH relativeFrom="column">
              <wp:posOffset>2628900</wp:posOffset>
            </wp:positionH>
            <wp:positionV relativeFrom="paragraph">
              <wp:posOffset>144780</wp:posOffset>
            </wp:positionV>
            <wp:extent cx="483870" cy="570865"/>
            <wp:effectExtent l="76200" t="76200" r="68580" b="76835"/>
            <wp:wrapNone/>
            <wp:docPr id="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72561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483712" behindDoc="0" locked="0" layoutInCell="1" allowOverlap="1" wp14:anchorId="27FD1937" wp14:editId="33BD12E5">
                <wp:simplePos x="0" y="0"/>
                <wp:positionH relativeFrom="column">
                  <wp:posOffset>2686685</wp:posOffset>
                </wp:positionH>
                <wp:positionV relativeFrom="paragraph">
                  <wp:posOffset>108585</wp:posOffset>
                </wp:positionV>
                <wp:extent cx="1404620" cy="295275"/>
                <wp:effectExtent l="0" t="0" r="0" b="0"/>
                <wp:wrapNone/>
                <wp:docPr id="786" name="Rectangle 2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462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6C7691" w:rsidRDefault="00FA54BF" w:rsidP="00B43577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</w:pPr>
                            <w:proofErr w:type="spellStart"/>
                            <w:r w:rsidRPr="006C7691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>Visakha</w:t>
                            </w:r>
                            <w:proofErr w:type="spellEnd"/>
                            <w:r w:rsidRPr="006C7691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 xml:space="preserve"> Puja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FD1937" id="Rectangle 2195" o:spid="_x0000_s1331" style="position:absolute;margin-left:211.55pt;margin-top:8.55pt;width:110.6pt;height:23.25pt;z-index:25048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6C7691" w:rsidRDefault="00FA54BF" w:rsidP="00B43577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</w:pPr>
                      <w:proofErr w:type="spellStart"/>
                      <w:r w:rsidRPr="006C7691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>Visakha</w:t>
                      </w:r>
                      <w:proofErr w:type="spellEnd"/>
                      <w:r w:rsidRPr="006C7691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 xml:space="preserve"> Puja Day</w:t>
                      </w:r>
                    </w:p>
                  </w:txbxContent>
                </v:textbox>
              </v: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6624" behindDoc="0" locked="0" layoutInCell="1" allowOverlap="1" wp14:anchorId="778AB2B4" wp14:editId="1EF6A997">
                <wp:simplePos x="0" y="0"/>
                <wp:positionH relativeFrom="column">
                  <wp:posOffset>7975600</wp:posOffset>
                </wp:positionH>
                <wp:positionV relativeFrom="paragraph">
                  <wp:posOffset>97790</wp:posOffset>
                </wp:positionV>
                <wp:extent cx="1289050" cy="1069340"/>
                <wp:effectExtent l="0" t="0" r="25400" b="16510"/>
                <wp:wrapNone/>
                <wp:docPr id="808" name="AutoShape 2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8AB2B4" id="AutoShape 2217" o:spid="_x0000_s1332" style="position:absolute;margin-left:628pt;margin-top:7.7pt;width:101.5pt;height:84.2pt;z-index: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3552" behindDoc="0" locked="0" layoutInCell="1" allowOverlap="1" wp14:anchorId="77D4C59E" wp14:editId="38AE2E58">
                <wp:simplePos x="0" y="0"/>
                <wp:positionH relativeFrom="column">
                  <wp:posOffset>6628765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0" t="0" r="26035" b="16510"/>
                <wp:wrapNone/>
                <wp:docPr id="847" name="AutoShape 2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D4C59E" id="AutoShape 2216" o:spid="_x0000_s1333" style="position:absolute;margin-left:521.95pt;margin-top:8.35pt;width:101.45pt;height:84.2pt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7408" behindDoc="0" locked="0" layoutInCell="1" allowOverlap="1" wp14:anchorId="0D34A7D6" wp14:editId="38176342">
                <wp:simplePos x="0" y="0"/>
                <wp:positionH relativeFrom="column">
                  <wp:posOffset>5280660</wp:posOffset>
                </wp:positionH>
                <wp:positionV relativeFrom="paragraph">
                  <wp:posOffset>106045</wp:posOffset>
                </wp:positionV>
                <wp:extent cx="1289685" cy="1069340"/>
                <wp:effectExtent l="0" t="0" r="24765" b="16510"/>
                <wp:wrapNone/>
                <wp:docPr id="846" name="AutoShape 2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34A7D6" id="AutoShape 2215" o:spid="_x0000_s1334" style="position:absolute;margin-left:415.8pt;margin-top:8.35pt;width:101.55pt;height:84.2pt;z-index: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4336" behindDoc="0" locked="0" layoutInCell="1" allowOverlap="1" wp14:anchorId="74479C63" wp14:editId="7A4771C1">
                <wp:simplePos x="0" y="0"/>
                <wp:positionH relativeFrom="column">
                  <wp:posOffset>3933190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0" t="0" r="25400" b="16510"/>
                <wp:wrapNone/>
                <wp:docPr id="845" name="AutoShape 2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479C63" id="AutoShape 2214" o:spid="_x0000_s1335" style="position:absolute;margin-left:309.7pt;margin-top:8.35pt;width:101.5pt;height:84.2pt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Nh6mwIAADkFAAAOAAAAZHJzL2Uyb0RvYy54bWysVNuO0zAQfUfiHyy/d3Npmm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49971712" behindDoc="1" locked="0" layoutInCell="1" allowOverlap="1" wp14:anchorId="21E3F99E" wp14:editId="41EBE9A8">
                <wp:simplePos x="0" y="0"/>
                <wp:positionH relativeFrom="column">
                  <wp:posOffset>2585720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9050" t="19050" r="25400" b="16510"/>
                <wp:wrapNone/>
                <wp:docPr id="844" name="AutoShape 2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D72561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D72561">
                              <w:rPr>
                                <w:b/>
                                <w:bCs/>
                                <w:color w:val="FFC000"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1E3F99E" id="AutoShape 2213" o:spid="_x0000_s1336" style="position:absolute;margin-left:203.6pt;margin-top:8.35pt;width:101.5pt;height:84.2pt;z-index:-2533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" filled="f" strokecolor="#ffc000" strokeweight="2.25pt">
                <v:textbox>
                  <w:txbxContent>
                    <w:p w:rsidR="00FA54BF" w:rsidRPr="0075645C" w:rsidRDefault="00FA54BF" w:rsidP="00D72561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D72561">
                        <w:rPr>
                          <w:b/>
                          <w:bCs/>
                          <w:color w:val="FFC000"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4096" behindDoc="1" locked="0" layoutInCell="1" allowOverlap="1" wp14:anchorId="126FA1E8" wp14:editId="5FA30CE2">
                <wp:simplePos x="0" y="0"/>
                <wp:positionH relativeFrom="column">
                  <wp:posOffset>1238885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0" t="0" r="26035" b="16510"/>
                <wp:wrapNone/>
                <wp:docPr id="843" name="AutoShape 2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6FA1E8" id="AutoShape 2212" o:spid="_x0000_s1337" style="position:absolute;margin-left:97.55pt;margin-top:8.35pt;width:101.45pt;height:84.2pt;z-index:-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1024" behindDoc="0" locked="0" layoutInCell="1" allowOverlap="1" wp14:anchorId="0D321E82" wp14:editId="56C923FD">
                <wp:simplePos x="0" y="0"/>
                <wp:positionH relativeFrom="column">
                  <wp:posOffset>-107950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0" t="0" r="25400" b="16510"/>
                <wp:wrapNone/>
                <wp:docPr id="842" name="AutoShape 2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321E82" id="AutoShape 2211" o:spid="_x0000_s1338" style="position:absolute;margin-left:-8.5pt;margin-top:8.35pt;width:101.5pt;height:84.2pt;z-index: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3577" w:rsidRDefault="00B43577" w:rsidP="00B43577"/>
    <w:p w:rsidR="00B43577" w:rsidRDefault="00B43577" w:rsidP="00B43577"/>
    <w:p w:rsidR="00B43577" w:rsidRDefault="00B43577" w:rsidP="00B43577"/>
    <w:p w:rsidR="00B43577" w:rsidRDefault="00D7256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51392" behindDoc="0" locked="0" layoutInCell="1" allowOverlap="1" wp14:anchorId="5824DB34" wp14:editId="18FA3408">
                <wp:simplePos x="0" y="0"/>
                <wp:positionH relativeFrom="column">
                  <wp:posOffset>2647315</wp:posOffset>
                </wp:positionH>
                <wp:positionV relativeFrom="paragraph">
                  <wp:posOffset>59055</wp:posOffset>
                </wp:positionV>
                <wp:extent cx="473710" cy="440690"/>
                <wp:effectExtent l="0" t="0" r="0" b="0"/>
                <wp:wrapNone/>
                <wp:docPr id="816" name="Rectangle 2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B43577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24DB34" id="Rectangle 2207" o:spid="_x0000_s1339" style="position:absolute;margin-left:208.45pt;margin-top:4.65pt;width:37.3pt;height:34.7pt;z-index:25145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B43577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B43577" w:rsidRDefault="00BC791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96864" behindDoc="0" locked="0" layoutInCell="1" allowOverlap="1" wp14:anchorId="51AADE16" wp14:editId="2316E143">
                <wp:simplePos x="0" y="0"/>
                <wp:positionH relativeFrom="column">
                  <wp:posOffset>7949565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790" name="Rectangle 2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AADE16" id="Rectangle 2398" o:spid="_x0000_s1340" style="position:absolute;margin-left:625.95pt;margin-top:11.7pt;width:110.75pt;height:23.2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86624" behindDoc="0" locked="0" layoutInCell="1" allowOverlap="1" wp14:anchorId="3FCC9710" wp14:editId="26CC24D8">
                <wp:simplePos x="0" y="0"/>
                <wp:positionH relativeFrom="column">
                  <wp:posOffset>6569710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789" name="Rectangle 2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CC9710" id="Rectangle 2397" o:spid="_x0000_s1341" style="position:absolute;margin-left:517.3pt;margin-top:11.7pt;width:110.75pt;height:23.25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xmX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73312" behindDoc="0" locked="0" layoutInCell="1" allowOverlap="1" wp14:anchorId="00AE38C1" wp14:editId="36C40620">
                <wp:simplePos x="0" y="0"/>
                <wp:positionH relativeFrom="column">
                  <wp:posOffset>5239385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788" name="Rectangle 2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AE38C1" id="Rectangle 2396" o:spid="_x0000_s1342" style="position:absolute;margin-left:412.55pt;margin-top:11.7pt;width:110.75pt;height:23.25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0Nz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192BD471" wp14:editId="4181B7AF">
                <wp:simplePos x="0" y="0"/>
                <wp:positionH relativeFrom="column">
                  <wp:posOffset>3883660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787" name="Rectangle 2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2BD471" id="Rectangle 2395" o:spid="_x0000_s1343" style="position:absolute;margin-left:305.8pt;margin-top:11.7pt;width:110.75pt;height:23.25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28709D1A" wp14:editId="0347B0D6">
                <wp:simplePos x="0" y="0"/>
                <wp:positionH relativeFrom="column">
                  <wp:posOffset>2527935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806" name="Rectangle 2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15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709D1A" id="Rectangle 2394" o:spid="_x0000_s1344" style="position:absolute;margin-left:199.05pt;margin-top:11.7pt;width:110.75pt;height:23.25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BPjvg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15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7057B2AB" wp14:editId="6F6E3B6A">
                <wp:simplePos x="0" y="0"/>
                <wp:positionH relativeFrom="column">
                  <wp:posOffset>1189990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805" name="Rectangle 2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14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57B2AB" id="Rectangle 2393" o:spid="_x0000_s1345" style="position:absolute;margin-left:93.7pt;margin-top:11.7pt;width:110.75pt;height:23.2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A9Wvg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14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72EA34A3" wp14:editId="1DF2370B">
                <wp:simplePos x="0" y="0"/>
                <wp:positionH relativeFrom="column">
                  <wp:posOffset>-158750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804" name="Rectangle 2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13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EA34A3" id="Rectangle 2392" o:spid="_x0000_s1346" style="position:absolute;margin-left:-12.5pt;margin-top:11.7pt;width:110.75pt;height:23.2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13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70367523" wp14:editId="7438BF3D">
                <wp:simplePos x="0" y="0"/>
                <wp:positionH relativeFrom="column">
                  <wp:posOffset>1273810</wp:posOffset>
                </wp:positionH>
                <wp:positionV relativeFrom="paragraph">
                  <wp:posOffset>1265555</wp:posOffset>
                </wp:positionV>
                <wp:extent cx="1406525" cy="295275"/>
                <wp:effectExtent l="0" t="0" r="0" b="1270"/>
                <wp:wrapNone/>
                <wp:docPr id="792" name="Rectangle 2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367523" id="Rectangle 2400" o:spid="_x0000_s1347" style="position:absolute;margin-left:100.3pt;margin-top:99.65pt;width:110.75pt;height:23.25pt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VIEvw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B43577" w:rsidP="00B43577"/>
    <w:p w:rsidR="00B43577" w:rsidRDefault="003879F4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73152" behindDoc="0" locked="0" layoutInCell="1" allowOverlap="1" wp14:anchorId="400D8D5B" wp14:editId="62F4C22F">
                <wp:simplePos x="0" y="0"/>
                <wp:positionH relativeFrom="column">
                  <wp:posOffset>7975600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0" t="0" r="25400" b="16510"/>
                <wp:wrapNone/>
                <wp:docPr id="841" name="AutoShape 2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0D8D5B" id="AutoShape 2223" o:spid="_x0000_s1348" style="position:absolute;margin-left:628pt;margin-top:10.45pt;width:101.5pt;height:84.2pt;z-index:25067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53696" behindDoc="0" locked="0" layoutInCell="1" allowOverlap="1" wp14:anchorId="62CA7504" wp14:editId="0BF80288">
                <wp:simplePos x="0" y="0"/>
                <wp:positionH relativeFrom="column">
                  <wp:posOffset>6628765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0" t="0" r="26035" b="16510"/>
                <wp:wrapNone/>
                <wp:docPr id="840" name="AutoShape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CA7504" id="AutoShape 2222" o:spid="_x0000_s1349" style="position:absolute;margin-left:521.95pt;margin-top:10.45pt;width:101.45pt;height:84.2pt;z-index:25065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20928" behindDoc="1" locked="0" layoutInCell="1" allowOverlap="1" wp14:anchorId="4485DA59" wp14:editId="5E1651FC">
                <wp:simplePos x="0" y="0"/>
                <wp:positionH relativeFrom="column">
                  <wp:posOffset>5280660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0" t="0" r="25400" b="16510"/>
                <wp:wrapNone/>
                <wp:docPr id="836" name="AutoShape 2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85DA59" id="AutoShape 2209" o:spid="_x0000_s1350" style="position:absolute;margin-left:415.8pt;margin-top:10.45pt;width:101.5pt;height:84.2pt;z-index:-25269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51648" behindDoc="1" locked="0" layoutInCell="1" allowOverlap="1" wp14:anchorId="19541F98" wp14:editId="4B4CC509">
                <wp:simplePos x="0" y="0"/>
                <wp:positionH relativeFrom="column">
                  <wp:posOffset>3933190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0" t="0" r="25400" b="16510"/>
                <wp:wrapNone/>
                <wp:docPr id="839" name="AutoShape 2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471618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541F98" id="AutoShape 2221" o:spid="_x0000_s1351" style="position:absolute;margin-left:309.7pt;margin-top:10.45pt;width:101.5pt;height:84.2pt;z-index:-25266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471618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78208" behindDoc="1" locked="0" layoutInCell="1" allowOverlap="1" wp14:anchorId="5B2FDAA9" wp14:editId="55E470EA">
                <wp:simplePos x="0" y="0"/>
                <wp:positionH relativeFrom="column">
                  <wp:posOffset>2585720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0" t="0" r="25400" b="16510"/>
                <wp:wrapNone/>
                <wp:docPr id="838" name="AutoShape 2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4716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2FDAA9" id="AutoShape 2220" o:spid="_x0000_s1352" style="position:absolute;margin-left:203.6pt;margin-top:10.45pt;width:101.5pt;height:84.2pt;z-index:-2532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4716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49600" behindDoc="1" locked="0" layoutInCell="1" allowOverlap="1" wp14:anchorId="37CCB3F3" wp14:editId="43203D2E">
                <wp:simplePos x="0" y="0"/>
                <wp:positionH relativeFrom="column">
                  <wp:posOffset>1238885</wp:posOffset>
                </wp:positionH>
                <wp:positionV relativeFrom="paragraph">
                  <wp:posOffset>132080</wp:posOffset>
                </wp:positionV>
                <wp:extent cx="1289050" cy="1069975"/>
                <wp:effectExtent l="0" t="0" r="25400" b="15875"/>
                <wp:wrapNone/>
                <wp:docPr id="785" name="AutoShape 2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 cmpd="thinThick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CCB3F3" id="AutoShape 2219" o:spid="_x0000_s1353" style="position:absolute;margin-left:97.55pt;margin-top:10.4pt;width:101.5pt;height:84.25pt;z-index:-25266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" filled="f" strokecolor="#899068" strokeweight=".5pt">
                <v:stroke linestyle="thinThick"/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47552" behindDoc="0" locked="0" layoutInCell="1" allowOverlap="1" wp14:anchorId="46D7E7A0" wp14:editId="63DDBDC3">
                <wp:simplePos x="0" y="0"/>
                <wp:positionH relativeFrom="column">
                  <wp:posOffset>-107950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0" t="0" r="25400" b="16510"/>
                <wp:wrapNone/>
                <wp:docPr id="837" name="AutoShape 2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D7E7A0" id="AutoShape 2218" o:spid="_x0000_s1354" style="position:absolute;margin-left:-8.5pt;margin-top:10.45pt;width:101.5pt;height:84.2pt;z-index:25064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" fillcolor="white [3201]" strokecolor="red" strokeweight="2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3577" w:rsidRDefault="00471618" w:rsidP="00B43577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3171712" behindDoc="1" locked="0" layoutInCell="1" allowOverlap="1" wp14:anchorId="7130763B" wp14:editId="6B34A141">
            <wp:simplePos x="0" y="0"/>
            <wp:positionH relativeFrom="column">
              <wp:posOffset>3962400</wp:posOffset>
            </wp:positionH>
            <wp:positionV relativeFrom="paragraph">
              <wp:posOffset>13970</wp:posOffset>
            </wp:positionV>
            <wp:extent cx="483870" cy="570966"/>
            <wp:effectExtent l="0" t="0" r="0" b="635"/>
            <wp:wrapNone/>
            <wp:docPr id="6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B43577" w:rsidRDefault="00B43577" w:rsidP="00B43577"/>
    <w:p w:rsidR="00B43577" w:rsidRDefault="00B43577" w:rsidP="00B43577"/>
    <w:p w:rsidR="00B43577" w:rsidRDefault="00B43577" w:rsidP="00B43577"/>
    <w:p w:rsidR="00B43577" w:rsidRDefault="00BC791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 wp14:anchorId="2D289C83" wp14:editId="0A0908F0">
                <wp:simplePos x="0" y="0"/>
                <wp:positionH relativeFrom="column">
                  <wp:posOffset>-158750</wp:posOffset>
                </wp:positionH>
                <wp:positionV relativeFrom="paragraph">
                  <wp:posOffset>175260</wp:posOffset>
                </wp:positionV>
                <wp:extent cx="1406525" cy="295275"/>
                <wp:effectExtent l="0" t="0" r="0" b="9525"/>
                <wp:wrapNone/>
                <wp:docPr id="791" name="Rectangle 2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289C83" id="Rectangle 2399" o:spid="_x0000_s1355" style="position:absolute;margin-left:-12.5pt;margin-top:13.8pt;width:110.75pt;height:23.25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N81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BC791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366C7DD1" wp14:editId="7B238A59">
                <wp:simplePos x="0" y="0"/>
                <wp:positionH relativeFrom="column">
                  <wp:posOffset>7934325</wp:posOffset>
                </wp:positionH>
                <wp:positionV relativeFrom="paragraph">
                  <wp:posOffset>19050</wp:posOffset>
                </wp:positionV>
                <wp:extent cx="1406525" cy="295275"/>
                <wp:effectExtent l="0" t="0" r="0" b="9525"/>
                <wp:wrapNone/>
                <wp:docPr id="797" name="Rectangle 2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6C7DD1" id="Rectangle 2406" o:spid="_x0000_s1356" style="position:absolute;margin-left:624.75pt;margin-top:1.5pt;width:110.75pt;height:23.25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Sq1vg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29632" behindDoc="0" locked="0" layoutInCell="1" allowOverlap="1" wp14:anchorId="1D7F66DB" wp14:editId="3B99900A">
                <wp:simplePos x="0" y="0"/>
                <wp:positionH relativeFrom="column">
                  <wp:posOffset>6577330</wp:posOffset>
                </wp:positionH>
                <wp:positionV relativeFrom="paragraph">
                  <wp:posOffset>19050</wp:posOffset>
                </wp:positionV>
                <wp:extent cx="1406525" cy="295275"/>
                <wp:effectExtent l="0" t="0" r="0" b="9525"/>
                <wp:wrapNone/>
                <wp:docPr id="796" name="Rectangle 2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7F66DB" id="Rectangle 2405" o:spid="_x0000_s1357" style="position:absolute;margin-left:517.9pt;margin-top:1.5pt;width:110.75pt;height:23.25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28608" behindDoc="0" locked="0" layoutInCell="1" allowOverlap="1" wp14:anchorId="0D37971E" wp14:editId="28AD1851">
                <wp:simplePos x="0" y="0"/>
                <wp:positionH relativeFrom="column">
                  <wp:posOffset>5238750</wp:posOffset>
                </wp:positionH>
                <wp:positionV relativeFrom="paragraph">
                  <wp:posOffset>19050</wp:posOffset>
                </wp:positionV>
                <wp:extent cx="1406525" cy="295275"/>
                <wp:effectExtent l="0" t="0" r="0" b="9525"/>
                <wp:wrapNone/>
                <wp:docPr id="795" name="Rectangle 2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37971E" id="Rectangle 2404" o:spid="_x0000_s1358" style="position:absolute;margin-left:412.5pt;margin-top:1.5pt;width:110.75pt;height:23.25pt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dmj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12224" behindDoc="0" locked="0" layoutInCell="1" allowOverlap="1" wp14:anchorId="138A9AAB" wp14:editId="475C5149">
                <wp:simplePos x="0" y="0"/>
                <wp:positionH relativeFrom="column">
                  <wp:posOffset>3883025</wp:posOffset>
                </wp:positionH>
                <wp:positionV relativeFrom="paragraph">
                  <wp:posOffset>19685</wp:posOffset>
                </wp:positionV>
                <wp:extent cx="1406525" cy="295275"/>
                <wp:effectExtent l="0" t="0" r="0" b="9525"/>
                <wp:wrapNone/>
                <wp:docPr id="794" name="Rectangle 2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8A9AAB" id="Rectangle 2403" o:spid="_x0000_s1359" style="position:absolute;margin-left:305.75pt;margin-top:1.55pt;width:110.75pt;height:23.25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c/M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11200" behindDoc="0" locked="0" layoutInCell="1" allowOverlap="1" wp14:anchorId="3BA73C14" wp14:editId="19B8ADF3">
                <wp:simplePos x="0" y="0"/>
                <wp:positionH relativeFrom="column">
                  <wp:posOffset>2544445</wp:posOffset>
                </wp:positionH>
                <wp:positionV relativeFrom="paragraph">
                  <wp:posOffset>19050</wp:posOffset>
                </wp:positionV>
                <wp:extent cx="1406525" cy="295275"/>
                <wp:effectExtent l="0" t="0" r="0" b="9525"/>
                <wp:wrapNone/>
                <wp:docPr id="793" name="Rectangle 2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A73C14" id="Rectangle 2402" o:spid="_x0000_s1360" style="position:absolute;margin-left:200.35pt;margin-top:1.5pt;width:110.75pt;height:23.25p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M2Y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4D5F5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419520" behindDoc="0" locked="0" layoutInCell="1" allowOverlap="1" wp14:anchorId="39097A09" wp14:editId="3B9B89FB">
                <wp:simplePos x="0" y="0"/>
                <wp:positionH relativeFrom="column">
                  <wp:posOffset>1227455</wp:posOffset>
                </wp:positionH>
                <wp:positionV relativeFrom="paragraph">
                  <wp:posOffset>156845</wp:posOffset>
                </wp:positionV>
                <wp:extent cx="1365885" cy="295275"/>
                <wp:effectExtent l="635" t="0" r="0" b="2540"/>
                <wp:wrapNone/>
                <wp:docPr id="949" name="Rectangle 2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8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4D5F51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4D5F51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Memorial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097A09" id="_x0000_s1361" style="position:absolute;margin-left:96.65pt;margin-top:12.35pt;width:107.55pt;height:23.25pt;z-index:2534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atZ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1C6235" w:rsidRDefault="00FA54BF" w:rsidP="004D5F51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 w:rsidRPr="004D5F51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Memorial Day</w:t>
                      </w:r>
                    </w:p>
                  </w:txbxContent>
                </v:textbox>
              </v: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32054851" wp14:editId="0FB4281E">
                <wp:simplePos x="0" y="0"/>
                <wp:positionH relativeFrom="column">
                  <wp:posOffset>-107950</wp:posOffset>
                </wp:positionH>
                <wp:positionV relativeFrom="paragraph">
                  <wp:posOffset>167005</wp:posOffset>
                </wp:positionV>
                <wp:extent cx="1289050" cy="1069975"/>
                <wp:effectExtent l="0" t="0" r="25400" b="15875"/>
                <wp:wrapNone/>
                <wp:docPr id="782" name="AutoShape 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2054851" id="AutoShape 2224" o:spid="_x0000_s1362" style="position:absolute;margin-left:-8.5pt;margin-top:13.15pt;width:101.5pt;height:84.2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3577" w:rsidRDefault="00D72561" w:rsidP="00B43577">
      <w:r>
        <w:rPr>
          <w:noProof/>
          <w:lang w:bidi="th-TH"/>
        </w:rPr>
        <w:drawing>
          <wp:anchor distT="0" distB="0" distL="114300" distR="114300" simplePos="0" relativeHeight="251612672" behindDoc="1" locked="0" layoutInCell="1" allowOverlap="1" wp14:anchorId="0D73AE77" wp14:editId="29F8BB1C">
            <wp:simplePos x="0" y="0"/>
            <wp:positionH relativeFrom="column">
              <wp:posOffset>3952875</wp:posOffset>
            </wp:positionH>
            <wp:positionV relativeFrom="paragraph">
              <wp:posOffset>38100</wp:posOffset>
            </wp:positionV>
            <wp:extent cx="484289" cy="571461"/>
            <wp:effectExtent l="0" t="0" r="0" b="635"/>
            <wp:wrapNone/>
            <wp:docPr id="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89" cy="571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90848" behindDoc="1" locked="0" layoutInCell="1" allowOverlap="1" wp14:anchorId="462EFDA2" wp14:editId="13C50F3D">
                <wp:simplePos x="0" y="0"/>
                <wp:positionH relativeFrom="column">
                  <wp:posOffset>7975600</wp:posOffset>
                </wp:positionH>
                <wp:positionV relativeFrom="paragraph">
                  <wp:posOffset>3810</wp:posOffset>
                </wp:positionV>
                <wp:extent cx="1289050" cy="1069340"/>
                <wp:effectExtent l="0" t="0" r="25400" b="16510"/>
                <wp:wrapNone/>
                <wp:docPr id="835" name="AutoShape 2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2EFDA2" id="AutoShape 2381" o:spid="_x0000_s1363" style="position:absolute;margin-left:628pt;margin-top:.3pt;width:101.5pt;height:84.2pt;z-index:-2515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80928" behindDoc="1" locked="0" layoutInCell="1" allowOverlap="1" wp14:anchorId="09E65368" wp14:editId="641A71C1">
                <wp:simplePos x="0" y="0"/>
                <wp:positionH relativeFrom="column">
                  <wp:posOffset>6637020</wp:posOffset>
                </wp:positionH>
                <wp:positionV relativeFrom="paragraph">
                  <wp:posOffset>3175</wp:posOffset>
                </wp:positionV>
                <wp:extent cx="1289050" cy="1069340"/>
                <wp:effectExtent l="0" t="0" r="25400" b="16510"/>
                <wp:wrapNone/>
                <wp:docPr id="831" name="AutoShape 2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E65368" id="AutoShape 2210" o:spid="_x0000_s1364" style="position:absolute;margin-left:522.6pt;margin-top:.25pt;width:101.5pt;height:84.2pt;z-index:-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658AE30F" wp14:editId="1C35B083">
                <wp:simplePos x="0" y="0"/>
                <wp:positionH relativeFrom="column">
                  <wp:posOffset>5281295</wp:posOffset>
                </wp:positionH>
                <wp:positionV relativeFrom="paragraph">
                  <wp:posOffset>3175</wp:posOffset>
                </wp:positionV>
                <wp:extent cx="1289050" cy="1069975"/>
                <wp:effectExtent l="0" t="0" r="25400" b="15875"/>
                <wp:wrapNone/>
                <wp:docPr id="834" name="AutoShape 2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8AE30F" id="AutoShape 2227" o:spid="_x0000_s1365" style="position:absolute;margin-left:415.85pt;margin-top:.25pt;width:101.5pt;height:84.25pt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PESmwIAADkFAAAOAAAAZHJzL2Uyb0RvYy54bWysVNuO0zAQfUfiHyy/d3Npmm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86720" behindDoc="1" locked="0" layoutInCell="1" allowOverlap="1" wp14:anchorId="52C140F2" wp14:editId="5AE555F6">
                <wp:simplePos x="0" y="0"/>
                <wp:positionH relativeFrom="column">
                  <wp:posOffset>3933190</wp:posOffset>
                </wp:positionH>
                <wp:positionV relativeFrom="paragraph">
                  <wp:posOffset>3175</wp:posOffset>
                </wp:positionV>
                <wp:extent cx="1289050" cy="1069975"/>
                <wp:effectExtent l="0" t="0" r="25400" b="15875"/>
                <wp:wrapNone/>
                <wp:docPr id="833" name="AutoShape 2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D72561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C140F2" id="AutoShape 2226" o:spid="_x0000_s1366" style="position:absolute;margin-left:309.7pt;margin-top:.25pt;width:101.5pt;height:84.25pt;z-index:-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" filled="f" strokecolor="#899068" strokeweight=".5pt">
                <v:textbox>
                  <w:txbxContent>
                    <w:p w:rsidR="00FA54BF" w:rsidRPr="006C6FD4" w:rsidRDefault="00FA54BF" w:rsidP="00D72561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7136" behindDoc="1" locked="0" layoutInCell="1" allowOverlap="1" wp14:anchorId="2B1F943D" wp14:editId="7586A1C7">
                <wp:simplePos x="0" y="0"/>
                <wp:positionH relativeFrom="column">
                  <wp:posOffset>2585720</wp:posOffset>
                </wp:positionH>
                <wp:positionV relativeFrom="paragraph">
                  <wp:posOffset>7620</wp:posOffset>
                </wp:positionV>
                <wp:extent cx="1289050" cy="1069340"/>
                <wp:effectExtent l="0" t="0" r="25400" b="16510"/>
                <wp:wrapNone/>
                <wp:docPr id="783" name="AutoShape 2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1F943D" id="AutoShape 2228" o:spid="_x0000_s1367" style="position:absolute;margin-left:203.6pt;margin-top:.6pt;width:101.5pt;height:84.2pt;z-index:-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 w:rsidR="003879F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48F94348" wp14:editId="1D9701E4">
                <wp:simplePos x="0" y="0"/>
                <wp:positionH relativeFrom="column">
                  <wp:posOffset>1238885</wp:posOffset>
                </wp:positionH>
                <wp:positionV relativeFrom="paragraph">
                  <wp:posOffset>3175</wp:posOffset>
                </wp:positionV>
                <wp:extent cx="1288415" cy="1069975"/>
                <wp:effectExtent l="0" t="0" r="26035" b="15875"/>
                <wp:wrapNone/>
                <wp:docPr id="832" name="AutoShape 2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B43577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F94348" id="AutoShape 2225" o:spid="_x0000_s1368" style="position:absolute;margin-left:97.55pt;margin-top:.25pt;width:101.45pt;height:84.25pt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B43577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</w:p>
    <w:p w:rsidR="00B43577" w:rsidRDefault="00B43577" w:rsidP="00B43577"/>
    <w:p w:rsidR="00B43577" w:rsidRDefault="006A6A0A" w:rsidP="00B43577">
      <w:r>
        <w:rPr>
          <w:noProof/>
          <w:lang w:bidi="th-TH"/>
        </w:rPr>
        <w:drawing>
          <wp:anchor distT="0" distB="0" distL="114300" distR="114300" simplePos="0" relativeHeight="250641408" behindDoc="1" locked="0" layoutInCell="1" allowOverlap="1" wp14:anchorId="485B4752" wp14:editId="70CBF093">
            <wp:simplePos x="0" y="0"/>
            <wp:positionH relativeFrom="column">
              <wp:posOffset>8442960</wp:posOffset>
            </wp:positionH>
            <wp:positionV relativeFrom="paragraph">
              <wp:posOffset>104775</wp:posOffset>
            </wp:positionV>
            <wp:extent cx="1012190" cy="964565"/>
            <wp:effectExtent l="0" t="0" r="0" b="6985"/>
            <wp:wrapNone/>
            <wp:docPr id="38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96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79F4">
        <w:rPr>
          <w:noProof/>
          <w:lang w:bidi="th-TH"/>
        </w:rPr>
        <w:drawing>
          <wp:anchor distT="0" distB="0" distL="114300" distR="114300" simplePos="0" relativeHeight="251568128" behindDoc="1" locked="0" layoutInCell="1" allowOverlap="1" wp14:anchorId="1CAB86CE" wp14:editId="7B5F42B5">
            <wp:simplePos x="0" y="0"/>
            <wp:positionH relativeFrom="column">
              <wp:posOffset>-327342</wp:posOffset>
            </wp:positionH>
            <wp:positionV relativeFrom="paragraph">
              <wp:posOffset>129222</wp:posOffset>
            </wp:positionV>
            <wp:extent cx="947420" cy="920115"/>
            <wp:effectExtent l="0" t="5398" r="0" b="0"/>
            <wp:wrapNone/>
            <wp:docPr id="42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47420" cy="92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3577" w:rsidRDefault="00471618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246464" behindDoc="0" locked="0" layoutInCell="1" allowOverlap="1" wp14:anchorId="108F0A99" wp14:editId="5A965856">
                <wp:simplePos x="0" y="0"/>
                <wp:positionH relativeFrom="column">
                  <wp:posOffset>3935095</wp:posOffset>
                </wp:positionH>
                <wp:positionV relativeFrom="paragraph">
                  <wp:posOffset>81280</wp:posOffset>
                </wp:positionV>
                <wp:extent cx="473710" cy="440690"/>
                <wp:effectExtent l="0" t="0" r="0" b="0"/>
                <wp:wrapNone/>
                <wp:docPr id="784" name="Rectangle 2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B43577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ข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F0A99" id="Rectangle 2401" o:spid="_x0000_s1369" style="position:absolute;margin-left:309.85pt;margin-top:6.4pt;width:37.3pt;height:34.7pt;z-index:2532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B43577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ข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B43577">
        <w:rPr>
          <w:noProof/>
          <w:lang w:bidi="th-TH"/>
        </w:rPr>
        <w:drawing>
          <wp:anchor distT="0" distB="0" distL="114300" distR="114300" simplePos="0" relativeHeight="250645504" behindDoc="1" locked="0" layoutInCell="1" allowOverlap="1" wp14:anchorId="79D46C63" wp14:editId="654F086D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39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3577">
        <w:rPr>
          <w:noProof/>
          <w:lang w:bidi="th-TH"/>
        </w:rPr>
        <w:drawing>
          <wp:anchor distT="0" distB="0" distL="114300" distR="114300" simplePos="0" relativeHeight="250643456" behindDoc="1" locked="0" layoutInCell="1" allowOverlap="1" wp14:anchorId="24031E2F" wp14:editId="26A9A9B9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40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3577" w:rsidRDefault="00BC791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0304" behindDoc="0" locked="0" layoutInCell="1" allowOverlap="1" wp14:anchorId="10CD27C4" wp14:editId="297B5270">
                <wp:simplePos x="0" y="0"/>
                <wp:positionH relativeFrom="column">
                  <wp:posOffset>-158750</wp:posOffset>
                </wp:positionH>
                <wp:positionV relativeFrom="paragraph">
                  <wp:posOffset>201295</wp:posOffset>
                </wp:positionV>
                <wp:extent cx="1406525" cy="295275"/>
                <wp:effectExtent l="0" t="0" r="0" b="9525"/>
                <wp:wrapNone/>
                <wp:docPr id="798" name="Rectangle 2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CD27C4" id="Rectangle 2407" o:spid="_x0000_s1370" style="position:absolute;margin-left:-12.5pt;margin-top:15.85pt;width:110.75pt;height:23.25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bie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GbRK0AGa9BnKRsW6Zygiwcz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BC7911" w:rsidP="00B43577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7B164A0E" wp14:editId="21240435">
                <wp:simplePos x="0" y="0"/>
                <wp:positionH relativeFrom="column">
                  <wp:posOffset>7949565</wp:posOffset>
                </wp:positionH>
                <wp:positionV relativeFrom="paragraph">
                  <wp:posOffset>45720</wp:posOffset>
                </wp:positionV>
                <wp:extent cx="1406525" cy="295275"/>
                <wp:effectExtent l="0" t="0" r="0" b="9525"/>
                <wp:wrapNone/>
                <wp:docPr id="781" name="Rectangle 2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164A0E" id="Rectangle 2414" o:spid="_x0000_s1371" style="position:absolute;margin-left:625.95pt;margin-top:3.6pt;width:110.75pt;height:23.2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L/z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aYiRoAM06TOUjYp1z1BEQmJ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7472" behindDoc="0" locked="0" layoutInCell="1" allowOverlap="1" wp14:anchorId="7DC22850" wp14:editId="1C9174B5">
                <wp:simplePos x="0" y="0"/>
                <wp:positionH relativeFrom="column">
                  <wp:posOffset>6617970</wp:posOffset>
                </wp:positionH>
                <wp:positionV relativeFrom="paragraph">
                  <wp:posOffset>45720</wp:posOffset>
                </wp:positionV>
                <wp:extent cx="1406525" cy="295275"/>
                <wp:effectExtent l="0" t="0" r="0" b="9525"/>
                <wp:wrapNone/>
                <wp:docPr id="803" name="Rectangle 2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C22850" id="Rectangle 2413" o:spid="_x0000_s1372" style="position:absolute;margin-left:521.1pt;margin-top:3.6pt;width:110.75pt;height:23.25pt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mgRvg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1337101C" wp14:editId="4271B92B">
                <wp:simplePos x="0" y="0"/>
                <wp:positionH relativeFrom="column">
                  <wp:posOffset>5384165</wp:posOffset>
                </wp:positionH>
                <wp:positionV relativeFrom="paragraph">
                  <wp:posOffset>45720</wp:posOffset>
                </wp:positionV>
                <wp:extent cx="1406525" cy="295275"/>
                <wp:effectExtent l="0" t="0" r="0" b="9525"/>
                <wp:wrapNone/>
                <wp:docPr id="802" name="Rectangle 2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BC7911">
                            <w:pPr>
                              <w:rPr>
                                <w:szCs w:val="28"/>
                              </w:rPr>
                            </w:pPr>
                            <w:r w:rsidRPr="00BC7911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37101C" id="Rectangle 2412" o:spid="_x0000_s1373" style="position:absolute;margin-left:423.95pt;margin-top:3.6pt;width:110.75pt;height:23.25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an3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TIMJI0AGa9BnKRsW6ZygiYWR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BC7911">
                      <w:pPr>
                        <w:rPr>
                          <w:szCs w:val="28"/>
                        </w:rPr>
                      </w:pPr>
                      <w:r w:rsidRPr="00BC7911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5424" behindDoc="0" locked="0" layoutInCell="1" allowOverlap="1" wp14:anchorId="1FD98CE7" wp14:editId="77FF2B11">
                <wp:simplePos x="0" y="0"/>
                <wp:positionH relativeFrom="column">
                  <wp:posOffset>3876040</wp:posOffset>
                </wp:positionH>
                <wp:positionV relativeFrom="paragraph">
                  <wp:posOffset>45720</wp:posOffset>
                </wp:positionV>
                <wp:extent cx="1406525" cy="295275"/>
                <wp:effectExtent l="0" t="0" r="0" b="9525"/>
                <wp:wrapNone/>
                <wp:docPr id="801" name="Rectangle 2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D98CE7" id="Rectangle 2411" o:spid="_x0000_s1374" style="position:absolute;margin-left:305.2pt;margin-top:3.6pt;width:110.75pt;height:23.25pt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13243160" wp14:editId="6E86EFA3">
                <wp:simplePos x="0" y="0"/>
                <wp:positionH relativeFrom="column">
                  <wp:posOffset>2535555</wp:posOffset>
                </wp:positionH>
                <wp:positionV relativeFrom="paragraph">
                  <wp:posOffset>45720</wp:posOffset>
                </wp:positionV>
                <wp:extent cx="1406525" cy="295275"/>
                <wp:effectExtent l="0" t="0" r="0" b="9525"/>
                <wp:wrapNone/>
                <wp:docPr id="800" name="Rectangle 2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243160" id="Rectangle 2410" o:spid="_x0000_s1375" style="position:absolute;margin-left:199.65pt;margin-top:3.6pt;width:110.75pt;height:23.2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wPuvg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49A43028" wp14:editId="3AD856C2">
                <wp:simplePos x="0" y="0"/>
                <wp:positionH relativeFrom="column">
                  <wp:posOffset>1195705</wp:posOffset>
                </wp:positionH>
                <wp:positionV relativeFrom="paragraph">
                  <wp:posOffset>45720</wp:posOffset>
                </wp:positionV>
                <wp:extent cx="1406525" cy="295275"/>
                <wp:effectExtent l="0" t="0" r="0" b="9525"/>
                <wp:wrapNone/>
                <wp:docPr id="799" name="Rectangle 2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A43028" id="Rectangle 2409" o:spid="_x0000_s1376" style="position:absolute;margin-left:94.15pt;margin-top:3.6pt;width:110.75pt;height:23.2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wwm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WYaRoAM06TOUjYp1z1BEgsz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D72561" w:rsidP="00B43577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18851D5B" wp14:editId="45C3ED79">
                <wp:simplePos x="0" y="0"/>
                <wp:positionH relativeFrom="column">
                  <wp:posOffset>480060</wp:posOffset>
                </wp:positionH>
                <wp:positionV relativeFrom="paragraph">
                  <wp:posOffset>133985</wp:posOffset>
                </wp:positionV>
                <wp:extent cx="8145780" cy="427990"/>
                <wp:effectExtent l="0" t="0" r="0" b="0"/>
                <wp:wrapNone/>
                <wp:docPr id="780" name="Rectangle 2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4578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071C67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ธมฺ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โม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หเว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รกฺข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ติ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ธมฺม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จารึ ธรรมแล ย่อมรักษาผู้ประพฤติธรรม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The virtues are protected by their own virtues”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51D5B" id="Rectangle 2191" o:spid="_x0000_s1377" style="position:absolute;margin-left:37.8pt;margin-top:10.55pt;width:641.4pt;height:33.7pt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" filled="f" stroked="f" strokecolor="#899068" strokeweight=".5pt">
                <v:textbox>
                  <w:txbxContent>
                    <w:p w:rsidR="00FA54BF" w:rsidRPr="003A232E" w:rsidRDefault="00FA54BF" w:rsidP="00071C67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ธมฺ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โม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หเว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รกฺข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ติ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ธมฺม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จารึ ธรรมแล ย่อมรักษาผู้ประพฤติธรรม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>The virtues are protected by their own virtues”</w:t>
                      </w:r>
                    </w:p>
                  </w:txbxContent>
                </v:textbox>
              </v:rect>
            </w:pict>
          </mc:Fallback>
        </mc:AlternateContent>
      </w:r>
    </w:p>
    <w:p w:rsidR="00B43577" w:rsidRDefault="00FD118D" w:rsidP="00B43577">
      <w:pPr>
        <w:rPr>
          <w:lang w:bidi="th-TH"/>
        </w:rPr>
      </w:pPr>
      <w:r>
        <w:rPr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830784" behindDoc="0" locked="0" layoutInCell="1" allowOverlap="1" wp14:anchorId="41C00317" wp14:editId="7E436FC7">
                <wp:simplePos x="0" y="0"/>
                <wp:positionH relativeFrom="column">
                  <wp:posOffset>3790950</wp:posOffset>
                </wp:positionH>
                <wp:positionV relativeFrom="paragraph">
                  <wp:posOffset>-365760</wp:posOffset>
                </wp:positionV>
                <wp:extent cx="1424940" cy="1074420"/>
                <wp:effectExtent l="0" t="0" r="0" b="0"/>
                <wp:wrapNone/>
                <wp:docPr id="1183" name="Rectangle 1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940" cy="107442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FA1768" w:rsidRDefault="00FA54BF" w:rsidP="00FD118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  <w:lang w:bidi="th-TH"/>
                              </w:rPr>
                            </w:pPr>
                            <w:r w:rsidRPr="00FA176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C00317" id="Rectangle 1183" o:spid="_x0000_s1378" style="position:absolute;margin-left:298.5pt;margin-top:-28.8pt;width:112.2pt;height:84.6pt;z-index:25183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" filled="f" stroked="f" strokeweight=".25pt">
                <v:textbox>
                  <w:txbxContent>
                    <w:p w:rsidR="00FA54BF" w:rsidRPr="00FA1768" w:rsidRDefault="00FA54BF" w:rsidP="00FD118D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  <w:lang w:bidi="th-TH"/>
                        </w:rPr>
                      </w:pPr>
                      <w:r w:rsidRPr="00FA1768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 w:rsidR="00D11AA6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829760" behindDoc="1" locked="0" layoutInCell="1" allowOverlap="1" wp14:anchorId="374D9D75" wp14:editId="379E722A">
                <wp:simplePos x="0" y="0"/>
                <wp:positionH relativeFrom="column">
                  <wp:posOffset>6172200</wp:posOffset>
                </wp:positionH>
                <wp:positionV relativeFrom="paragraph">
                  <wp:posOffset>-194945</wp:posOffset>
                </wp:positionV>
                <wp:extent cx="3205480" cy="752475"/>
                <wp:effectExtent l="0" t="0" r="0" b="9525"/>
                <wp:wrapNone/>
                <wp:docPr id="1179" name="Rectangle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11AA6" w:rsidRDefault="00FA54BF" w:rsidP="00D11AA6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June</w:t>
                            </w:r>
                            <w:r w:rsidRPr="00D11AA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 xml:space="preserve"> 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4D9D75" id="_x0000_s1379" style="position:absolute;margin-left:486pt;margin-top:-15.35pt;width:252.4pt;height:59.25pt;z-index:-2514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d1RvgIAAL8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D11AA6" w:rsidRDefault="00FA54BF" w:rsidP="00D11AA6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June</w:t>
                      </w:r>
                      <w:r w:rsidRPr="00D11AA6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 xml:space="preserve"> 2014</w:t>
                      </w:r>
                    </w:p>
                  </w:txbxContent>
                </v:textbox>
              </v:rect>
            </w:pict>
          </mc:Fallback>
        </mc:AlternateContent>
      </w:r>
      <w:r w:rsidR="0023565B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548E74DF" wp14:editId="78267104">
                <wp:simplePos x="0" y="0"/>
                <wp:positionH relativeFrom="column">
                  <wp:posOffset>-197485</wp:posOffset>
                </wp:positionH>
                <wp:positionV relativeFrom="paragraph">
                  <wp:posOffset>-68580</wp:posOffset>
                </wp:positionV>
                <wp:extent cx="3362325" cy="657225"/>
                <wp:effectExtent l="0" t="0" r="0" b="9525"/>
                <wp:wrapNone/>
                <wp:docPr id="778" name="Rectangle 2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23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3565B" w:rsidRDefault="00FA54BF" w:rsidP="009B1D18">
                            <w:pPr>
                              <w:rPr>
                                <w:b/>
                                <w:bCs/>
                                <w:rtl/>
                                <w:cs/>
                              </w:rPr>
                            </w:pPr>
                            <w:r w:rsidRPr="0023565B">
                              <w:rPr>
                                <w:rFonts w:ascii="Aharoni" w:hAnsi="Aharoni" w:hint="cs"/>
                                <w:b/>
                                <w:bCs/>
                                <w:sz w:val="70"/>
                                <w:szCs w:val="70"/>
                                <w:cs/>
                                <w:lang w:bidi="th-TH"/>
                              </w:rPr>
                              <w:t>มิถุนายน ๒๕๕๗ ปีมะเมีย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8E74DF" id="Rectangle 2332" o:spid="_x0000_s1380" style="position:absolute;margin-left:-15.55pt;margin-top:-5.4pt;width:264.75pt;height:51.75pt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" filled="f" stroked="f" strokecolor="#899068" strokeweight=".5pt">
                <v:textbox>
                  <w:txbxContent>
                    <w:p w:rsidR="00FA54BF" w:rsidRPr="0023565B" w:rsidRDefault="00FA54BF" w:rsidP="009B1D18">
                      <w:pPr>
                        <w:rPr>
                          <w:b/>
                          <w:bCs/>
                          <w:rtl/>
                          <w:cs/>
                        </w:rPr>
                      </w:pPr>
                      <w:r w:rsidRPr="0023565B">
                        <w:rPr>
                          <w:rFonts w:ascii="Aharoni" w:hAnsi="Aharoni" w:hint="cs"/>
                          <w:b/>
                          <w:bCs/>
                          <w:sz w:val="70"/>
                          <w:szCs w:val="70"/>
                          <w:cs/>
                          <w:lang w:bidi="th-TH"/>
                        </w:rPr>
                        <w:t>มิถุนายน ๒๕๕๗ ปีมะเมีย</w:t>
                      </w:r>
                    </w:p>
                  </w:txbxContent>
                </v:textbox>
              </v:rect>
            </w:pict>
          </mc:Fallback>
        </mc:AlternateContent>
      </w:r>
    </w:p>
    <w:p w:rsidR="009B1D18" w:rsidRDefault="009B1D18" w:rsidP="009B1D18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557376" behindDoc="0" locked="0" layoutInCell="1" allowOverlap="1" wp14:anchorId="75CA96C5" wp14:editId="7806E831">
            <wp:simplePos x="0" y="0"/>
            <wp:positionH relativeFrom="column">
              <wp:posOffset>3114675</wp:posOffset>
            </wp:positionH>
            <wp:positionV relativeFrom="paragraph">
              <wp:posOffset>-352425</wp:posOffset>
            </wp:positionV>
            <wp:extent cx="2857500" cy="1047750"/>
            <wp:effectExtent l="0" t="0" r="0" b="0"/>
            <wp:wrapThrough wrapText="bothSides">
              <wp:wrapPolygon edited="0">
                <wp:start x="0" y="0"/>
                <wp:lineTo x="0" y="21207"/>
                <wp:lineTo x="21456" y="21207"/>
                <wp:lineTo x="21456" y="0"/>
                <wp:lineTo x="0" y="0"/>
              </wp:wrapPolygon>
            </wp:wrapThrough>
            <wp:docPr id="59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1D18" w:rsidRDefault="009B1D18" w:rsidP="009B1D18"/>
    <w:p w:rsidR="009B1D18" w:rsidRDefault="009B1D18" w:rsidP="009B1D18"/>
    <w:p w:rsidR="009B1D18" w:rsidRDefault="009B1D18" w:rsidP="009B1D18"/>
    <w:p w:rsidR="009B1D18" w:rsidRDefault="007312F7" w:rsidP="009B1D18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507712" behindDoc="1" locked="0" layoutInCell="1" allowOverlap="1" wp14:anchorId="05699CBE" wp14:editId="3FAED953">
                <wp:simplePos x="0" y="0"/>
                <wp:positionH relativeFrom="column">
                  <wp:posOffset>-114300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5875" r="19050" b="22860"/>
                <wp:wrapNone/>
                <wp:docPr id="769" name="Group 2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770" name="AutoShape 2337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" name="AutoShape 2338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AutoShape 2339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AutoShape 2340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" name="AutoShape 2341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5" name="AutoShape 2342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AutoShape 2343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8A3AC0" id="Group 2336" o:spid="_x0000_s1026" style="position:absolute;margin-left:-9pt;margin-top:10.25pt;width:738pt;height:26.95pt;z-index:-251808768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">
                <v:roundrect id="AutoShape 2337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fxcEA&#10;AADcAAAADwAAAGRycy9kb3ducmV2LnhtbERPTWvCQBC9F/wPywje6sYeqk1dpRQKXk1b8DjNjkkw&#10;Oxt3NzHx13cOhR4f73u7H12rBgqx8WxgtcxAEZfeNlwZ+Pr8eNyAignZYuuZDEwUYb+bPWwxt/7G&#10;RxqKVCkJ4ZijgTqlLtc6ljU5jEvfEQt39sFhEhgqbQPeJNy1+inLnrXDhqWhxo7eayovRe8MrO/h&#10;53vzMp6n0F6uRd8fpuF4MmYxH99eQSUa07/4z32w4lvLfDkjR0Dv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l38XBAAAA3AAAAA8AAAAAAAAAAAAAAAAAmAIAAGRycy9kb3du&#10;cmV2LnhtbFBLBQYAAAAABAAEAPUAAACGAwAAAAA=&#10;" fillcolor="white [3201]" strokecolor="#c0504d [3205]" strokeweight="2.5pt">
                  <v:shadow color="#868686"/>
                </v:roundrect>
                <v:roundrect id="AutoShape 2338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r6A8YA&#10;AADcAAAADwAAAGRycy9kb3ducmV2LnhtbESPQWvCQBSE70L/w/IKvekmhWqIrlJaLAr2oPbQ4zP7&#10;mizNvk2zq4n++q4geBxm5htmtuhtLU7UeuNYQTpKQBAXThsuFXztl8MMhA/IGmvHpOBMHhbzh8EM&#10;c+063tJpF0oRIexzVFCF0ORS+qIii37kGuLo/bjWYoiyLaVusYtwW8vnJBlLi4bjQoUNvVVU/O6O&#10;VsHWHHq3yZZpd/zcmPdvu/77uLwo9fTYv05BBOrDPXxrr7SCySSF65l4BOT8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Ur6A8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339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BYMcQA&#10;AADcAAAADwAAAGRycy9kb3ducmV2LnhtbESPzWoCMRSF9wXfIVzBXU100SmjUUQRClXaqht3l8l1&#10;Mjq5GSapM759Uyh0eTg/H2e+7F0t7tSGyrOGyViBIC68qbjUcDpun19BhIhssPZMGh4UYLkYPM0x&#10;N77jL7ofYinSCIccNdgYm1zKUFhyGMa+IU7exbcOY5JtKU2LXRp3tZwq9SIdVpwIFhtaWypuh2+X&#10;uO/brLvuz6fj7kNNjDp/biyvtB4N+9UMRKQ+/of/2m9GQ5ZN4fdMOgJ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wWDHEAAAA3AAAAA8AAAAAAAAAAAAAAAAAmAIAAGRycy9k&#10;b3ducmV2LnhtbFBLBQYAAAAABAAEAPUAAACJAwAAAAA=&#10;" fillcolor="white [3201]" strokecolor="#9bbb59 [3206]" strokeweight="2.5pt">
                  <v:shadow color="#868686"/>
                </v:roundrect>
                <v:roundrect id="AutoShape 2340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LvmMUA&#10;AADcAAAADwAAAGRycy9kb3ducmV2LnhtbESPzWrDMBCE74W+g9hCb7XcFJLgRDFpodBDScj/dWNt&#10;bVNr5Uqq47x9FAjkOMzMN8w0700jOnK+tqzgNUlBEBdW11wq2G4+X8YgfEDW2FgmBWfykM8eH6aY&#10;aXviFXXrUIoIYZ+hgiqENpPSFxUZ9IltiaP3Y53BEKUrpXZ4inDTyEGaDqXBmuNChS19VFT8rv+N&#10;gn1b+wO6wXmxOu5QjufL77/3pVLPT/18AiJQH+7hW/tLKxiN3uB6Jh4BOb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u+YxQAAANwAAAAPAAAAAAAAAAAAAAAAAJgCAABkcnMv&#10;ZG93bnJldi54bWxQSwUGAAAAAAQABAD1AAAAigMAAAAA&#10;" fillcolor="white [3201]" strokecolor="#4bacc6 [3208]" strokeweight="2.5pt">
                  <v:shadow color="#868686"/>
                </v:roundrect>
                <v:roundrect id="AutoShape 2341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1Zm8cA&#10;AADcAAAADwAAAGRycy9kb3ducmV2LnhtbESPT2sCMRTE70K/Q3iF3jRrqX/YGkUsFgV7UHvo8XXz&#10;3A1uXrab6K5+eiMUPA4z8xtmMmttKc5Ue+NYQb+XgCDOnDacK/jeL7tjED4gaywdk4ILeZhNnzoT&#10;TLVreEvnXchFhLBPUUERQpVK6bOCLPqeq4ijd3C1xRBlnUtdYxPhtpSvSTKUFg3HhQIrWhSUHXcn&#10;q2Brflu3GS/7zelrYz5+7Prv8zpQ6uW5nb+DCNSGR/i/vdIKRqM3uJ+JR0B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9WZvHAAAA3AAAAA8AAAAAAAAAAAAAAAAAmAIAAGRy&#10;cy9kb3ducmV2LnhtbFBLBQYAAAAABAAEAPUAAACMAwAAAAA=&#10;" fillcolor="white [3201]" strokecolor="#f79646 [3209]" strokeweight="2.5pt">
                  <v:shadow color="#868686"/>
                </v:roundrect>
                <v:roundrect id="AutoShape 2342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qnI8QA&#10;AADcAAAADwAAAGRycy9kb3ducmV2LnhtbESPQWvCQBSE7wX/w/KE3uqmgWhJXaURBOlFTXvJ7ZF9&#10;JsHs25hdTfrvu4LgcZiZb5jlejStuFHvGssK3mcRCOLS6oYrBb8/27cPEM4ja2wtk4I/crBeTV6W&#10;mGo78JFuua9EgLBLUUHtfZdK6cqaDLqZ7YiDd7K9QR9kX0nd4xDgppVxFM2lwYbDQo0dbWoqz/nV&#10;KNjTubD6cvrOM86vmXXFMT4kSr1Ox69PEJ5G/ww/2jutYLFI4H4mHA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apyPEAAAA3AAAAA8AAAAAAAAAAAAAAAAAmAIAAGRycy9k&#10;b3ducmV2LnhtbFBLBQYAAAAABAAEAPUAAACJAwAAAAA=&#10;" fillcolor="white [3201]" strokecolor="#8064a2 [3207]" strokeweight="2.5pt">
                  <v:shadow color="#868686"/>
                </v:roundrect>
                <v:roundrect id="AutoShape 2343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sYsMA&#10;AADcAAAADwAAAGRycy9kb3ducmV2LnhtbESPzWrDMBCE74G+g9hCb4nUHuLiRAkhtDT1zfm5L9LG&#10;NrFWRlIT9+2rQKDHYWa+YZbr0fXiSiF2njW8zhQIYuNtx42G4+Fz+g4iJmSLvWfS8EsR1qunyRJL&#10;629c03WfGpEhHEvU0KY0lFJG05LDOPMDcfbOPjhMWYZG2oC3DHe9fFNqLh12nBdaHGjbkrnsf5yG&#10;qjZFXwVT77YfX6fKVsp/d0rrl+dxswCRaEz/4Ud7ZzUUxRzuZ/IR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RsYsMAAADcAAAADwAAAAAAAAAAAAAAAACYAgAAZHJzL2Rv&#10;d25yZXYueG1sUEsFBgAAAAAEAAQA9QAAAIgDAAAAAA==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12832" behindDoc="1" locked="0" layoutInCell="1" allowOverlap="1" wp14:anchorId="31D416C0" wp14:editId="3079962C">
                <wp:simplePos x="0" y="0"/>
                <wp:positionH relativeFrom="column">
                  <wp:posOffset>-209550</wp:posOffset>
                </wp:positionH>
                <wp:positionV relativeFrom="paragraph">
                  <wp:posOffset>130175</wp:posOffset>
                </wp:positionV>
                <wp:extent cx="9553575" cy="390525"/>
                <wp:effectExtent l="0" t="0" r="0" b="3175"/>
                <wp:wrapNone/>
                <wp:docPr id="768" name="Rectangle 2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9B1D18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D416C0" id="Rectangle 2344" o:spid="_x0000_s1381" style="position:absolute;margin-left:-16.5pt;margin-top:10.25pt;width:752.25pt;height:30.75pt;z-index:-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" filled="f" stroked="f" strokecolor="#899068" strokeweight=".5pt">
                <v:textbox>
                  <w:txbxContent>
                    <w:p w:rsidR="00FA54BF" w:rsidRPr="004C44EB" w:rsidRDefault="00FA54BF" w:rsidP="009B1D18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</w:p>
    <w:p w:rsidR="009B1D18" w:rsidRDefault="009B1D18" w:rsidP="009B1D18">
      <w:r>
        <w:t xml:space="preserve"> </w:t>
      </w:r>
    </w:p>
    <w:p w:rsidR="009B1D18" w:rsidRDefault="009B1D18" w:rsidP="009B1D18"/>
    <w:p w:rsidR="009B1D18" w:rsidRDefault="00D11AA6" w:rsidP="009B1D18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684864" behindDoc="1" locked="0" layoutInCell="1" allowOverlap="1" wp14:anchorId="4AC3AF07" wp14:editId="501E6E4B">
            <wp:simplePos x="0" y="0"/>
            <wp:positionH relativeFrom="column">
              <wp:posOffset>5295900</wp:posOffset>
            </wp:positionH>
            <wp:positionV relativeFrom="paragraph">
              <wp:posOffset>95885</wp:posOffset>
            </wp:positionV>
            <wp:extent cx="484289" cy="571461"/>
            <wp:effectExtent l="76200" t="76200" r="68580" b="76835"/>
            <wp:wrapNone/>
            <wp:docPr id="7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89" cy="571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328512" behindDoc="1" locked="0" layoutInCell="1" allowOverlap="1" wp14:anchorId="3A7A096A" wp14:editId="76C7FCFF">
                <wp:simplePos x="0" y="0"/>
                <wp:positionH relativeFrom="column">
                  <wp:posOffset>5274945</wp:posOffset>
                </wp:positionH>
                <wp:positionV relativeFrom="paragraph">
                  <wp:posOffset>54610</wp:posOffset>
                </wp:positionV>
                <wp:extent cx="1289685" cy="1068705"/>
                <wp:effectExtent l="7620" t="6985" r="7620" b="10160"/>
                <wp:wrapNone/>
                <wp:docPr id="767" name="AutoShape 2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7A096A" id="AutoShape 2380" o:spid="_x0000_s1382" style="position:absolute;margin-left:415.35pt;margin-top:4.3pt;width:101.55pt;height:84.15pt;z-index:-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41CC81" wp14:editId="044F5319">
                <wp:simplePos x="0" y="0"/>
                <wp:positionH relativeFrom="column">
                  <wp:posOffset>3927475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12700" t="6985" r="12700" b="10160"/>
                <wp:wrapNone/>
                <wp:docPr id="766" name="AutoShape 2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41CC81" id="AutoShape 2379" o:spid="_x0000_s1383" style="position:absolute;margin-left:309.25pt;margin-top:4.3pt;width:101.5pt;height:84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72339EA6" wp14:editId="415A4BD4">
                <wp:simplePos x="0" y="0"/>
                <wp:positionH relativeFrom="column">
                  <wp:posOffset>2580005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8255" t="6985" r="7620" b="10160"/>
                <wp:wrapNone/>
                <wp:docPr id="765" name="AutoShape 2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2339EA6" id="AutoShape 2378" o:spid="_x0000_s1384" style="position:absolute;margin-left:203.15pt;margin-top:4.3pt;width:101.5pt;height:84.1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01BD1DE" wp14:editId="064F00ED">
                <wp:simplePos x="0" y="0"/>
                <wp:positionH relativeFrom="column">
                  <wp:posOffset>1233170</wp:posOffset>
                </wp:positionH>
                <wp:positionV relativeFrom="paragraph">
                  <wp:posOffset>54610</wp:posOffset>
                </wp:positionV>
                <wp:extent cx="1288415" cy="1068705"/>
                <wp:effectExtent l="13970" t="6985" r="12065" b="10160"/>
                <wp:wrapNone/>
                <wp:docPr id="764" name="AutoShape 2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1BD1DE" id="AutoShape 2377" o:spid="_x0000_s1385" style="position:absolute;margin-left:97.1pt;margin-top:4.3pt;width:101.45pt;height:84.1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1FE33E52" wp14:editId="6BDA886F">
                <wp:simplePos x="0" y="0"/>
                <wp:positionH relativeFrom="column">
                  <wp:posOffset>-113665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10160" t="6985" r="5715" b="10160"/>
                <wp:wrapNone/>
                <wp:docPr id="763" name="AutoShape 2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E33E52" id="AutoShape 2376" o:spid="_x0000_s1386" style="position:absolute;margin-left:-8.95pt;margin-top:4.3pt;width:101.5pt;height:84.1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  <w:lang w:bidi="th-TH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39B0F074" wp14:editId="54055BCB">
                <wp:simplePos x="0" y="0"/>
                <wp:positionH relativeFrom="column">
                  <wp:posOffset>7968615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5715" t="5715" r="9525" b="10160"/>
                <wp:wrapNone/>
                <wp:docPr id="762" name="AutoShape 2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B0F074" id="AutoShape 2368" o:spid="_x0000_s1387" style="position:absolute;margin-left:627.45pt;margin-top:4.2pt;width:101.55pt;height:84.2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" filled="f" strokecolor="#899068" strokeweight=".5pt">
                <v:textbox>
                  <w:txbxContent>
                    <w:p w:rsidR="00FA54BF" w:rsidRPr="00575ED3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6C9F69CA" wp14:editId="3AAA4B91">
                <wp:simplePos x="0" y="0"/>
                <wp:positionH relativeFrom="column">
                  <wp:posOffset>6621780</wp:posOffset>
                </wp:positionH>
                <wp:positionV relativeFrom="paragraph">
                  <wp:posOffset>53340</wp:posOffset>
                </wp:positionV>
                <wp:extent cx="1289050" cy="1069975"/>
                <wp:effectExtent l="11430" t="5715" r="13970" b="10160"/>
                <wp:wrapNone/>
                <wp:docPr id="761" name="AutoShape 2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9F69CA" id="AutoShape 2367" o:spid="_x0000_s1388" style="position:absolute;margin-left:521.4pt;margin-top:4.2pt;width:101.5pt;height:84.25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" filled="f" strokecolor="#899068" strokeweight=".5pt">
                <v:textbox>
                  <w:txbxContent>
                    <w:p w:rsidR="00FA54BF" w:rsidRPr="00575ED3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1D18" w:rsidRDefault="009B1D18" w:rsidP="009B1D18"/>
    <w:p w:rsidR="009B1D18" w:rsidRDefault="009B1D18" w:rsidP="009B1D18"/>
    <w:p w:rsidR="009B1D18" w:rsidRDefault="009B1D18" w:rsidP="009B1D18"/>
    <w:p w:rsidR="009B1D18" w:rsidRDefault="009B1D18" w:rsidP="009B1D18"/>
    <w:p w:rsidR="009B1D18" w:rsidRDefault="00D11AA6" w:rsidP="009B1D1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3B51213" wp14:editId="74833612">
                <wp:simplePos x="0" y="0"/>
                <wp:positionH relativeFrom="column">
                  <wp:posOffset>7926070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0" r="0" b="9525"/>
                <wp:wrapNone/>
                <wp:docPr id="742" name="Rectangle 2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10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B51213" id="Rectangle 2473" o:spid="_x0000_s1389" style="position:absolute;margin-left:624.1pt;margin-top:7.55pt;width:110.75pt;height:23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10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8BE4234" wp14:editId="65FEB3DC">
                <wp:simplePos x="0" y="0"/>
                <wp:positionH relativeFrom="column">
                  <wp:posOffset>1175385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3810" t="0" r="0" b="1270"/>
                <wp:wrapNone/>
                <wp:docPr id="759" name="Rectangle 2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BE4234" id="Rectangle 2496" o:spid="_x0000_s1390" style="position:absolute;margin-left:92.55pt;margin-top:359.15pt;width:110.75pt;height:23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tpJ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cYaRoAM06TOUjYp1z1BEssT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746D922" wp14:editId="7404E1DD">
                <wp:simplePos x="0" y="0"/>
                <wp:positionH relativeFrom="column">
                  <wp:posOffset>-173990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0" t="0" r="0" b="1270"/>
                <wp:wrapNone/>
                <wp:docPr id="758" name="Rectangle 2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46D922" id="Rectangle 2495" o:spid="_x0000_s1391" style="position:absolute;margin-left:-13.7pt;margin-top:359.15pt;width:110.75pt;height:23.2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A59C681" wp14:editId="6121405E">
                <wp:simplePos x="0" y="0"/>
                <wp:positionH relativeFrom="column">
                  <wp:posOffset>7910830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757" name="Rectangle 2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59C681" id="Rectangle 2494" o:spid="_x0000_s1392" style="position:absolute;margin-left:622.9pt;margin-top:271.25pt;width:110.75pt;height:23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obu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8QwjQQdo0mcoGxXrnqGIZMT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3AF3994" wp14:editId="0440BE08">
                <wp:simplePos x="0" y="0"/>
                <wp:positionH relativeFrom="column">
                  <wp:posOffset>6564630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1905" t="0" r="1270" b="3175"/>
                <wp:wrapNone/>
                <wp:docPr id="756" name="Rectangle 2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AF3994" id="Rectangle 2493" o:spid="_x0000_s1393" style="position:absolute;margin-left:516.9pt;margin-top:271.25pt;width:110.75pt;height:23.2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pCBvw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42C6F586" wp14:editId="65C5ED7E">
                <wp:simplePos x="0" y="0"/>
                <wp:positionH relativeFrom="column">
                  <wp:posOffset>5216525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755" name="Rectangle 2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C6F586" id="Rectangle 2492" o:spid="_x0000_s1394" style="position:absolute;margin-left:410.75pt;margin-top:271.25pt;width:110.75pt;height:23.2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JmwvgIAAL4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534F67A" wp14:editId="0BE0A241">
                <wp:simplePos x="0" y="0"/>
                <wp:positionH relativeFrom="column">
                  <wp:posOffset>3867785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635" t="0" r="2540" b="3175"/>
                <wp:wrapNone/>
                <wp:docPr id="754" name="Rectangle 2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34F67A" id="Rectangle 2491" o:spid="_x0000_s1395" style="position:absolute;margin-left:304.55pt;margin-top:271.25pt;width:110.75pt;height:23.2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3BD5BE0" wp14:editId="527A660F">
                <wp:simplePos x="0" y="0"/>
                <wp:positionH relativeFrom="column">
                  <wp:posOffset>2520315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753" name="Rectangle 2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BD5BE0" id="Rectangle 2490" o:spid="_x0000_s1396" style="position:absolute;margin-left:198.45pt;margin-top:271.25pt;width:110.75pt;height:23.2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sAXwA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CAA2471" wp14:editId="6644D878">
                <wp:simplePos x="0" y="0"/>
                <wp:positionH relativeFrom="column">
                  <wp:posOffset>1175385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3810" t="0" r="0" b="3175"/>
                <wp:wrapNone/>
                <wp:docPr id="752" name="Rectangle 2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A2471" id="Rectangle 2489" o:spid="_x0000_s1397" style="position:absolute;margin-left:92.55pt;margin-top:271.25pt;width:110.75pt;height:23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9Ix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cYSRoAM06TOUjYp1z1BE0sz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A315021" wp14:editId="50DBE857">
                <wp:simplePos x="0" y="0"/>
                <wp:positionH relativeFrom="column">
                  <wp:posOffset>-173990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751" name="Rectangle 2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315021" id="Rectangle 2488" o:spid="_x0000_s1398" style="position:absolute;margin-left:-13.7pt;margin-top:271.25pt;width:110.75pt;height:23.2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F6D303E" wp14:editId="3AE07DCF">
                <wp:simplePos x="0" y="0"/>
                <wp:positionH relativeFrom="column">
                  <wp:posOffset>7911465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750" name="Rectangle 2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6D303E" id="Rectangle 2487" o:spid="_x0000_s1399" style="position:absolute;margin-left:622.95pt;margin-top:183.35pt;width:110.75pt;height:23.2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1474C62" wp14:editId="374A31CE">
                <wp:simplePos x="0" y="0"/>
                <wp:positionH relativeFrom="column">
                  <wp:posOffset>6562090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3810" b="0"/>
                <wp:wrapNone/>
                <wp:docPr id="749" name="Rectangle 2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474C62" id="Rectangle 2486" o:spid="_x0000_s1400" style="position:absolute;margin-left:516.7pt;margin-top:183.35pt;width:110.75pt;height:23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o4E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JMNI0AGa9BnKRsW6ZygiaWJ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4657C63" wp14:editId="34619F8F">
                <wp:simplePos x="0" y="0"/>
                <wp:positionH relativeFrom="column">
                  <wp:posOffset>5216525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748" name="Rectangle 2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657C63" id="Rectangle 2485" o:spid="_x0000_s1401" style="position:absolute;margin-left:410.75pt;margin-top:183.35pt;width:110.75pt;height:23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032F044" wp14:editId="5D3826D6">
                <wp:simplePos x="0" y="0"/>
                <wp:positionH relativeFrom="column">
                  <wp:posOffset>5216525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747" name="Rectangle 2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15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32F044" id="Rectangle 2478" o:spid="_x0000_s1402" style="position:absolute;margin-left:410.75pt;margin-top:95.45pt;width:110.75pt;height:23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15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E36BA2E" wp14:editId="249159C5">
                <wp:simplePos x="0" y="0"/>
                <wp:positionH relativeFrom="column">
                  <wp:posOffset>3867785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635" t="2540" r="2540" b="0"/>
                <wp:wrapNone/>
                <wp:docPr id="746" name="Rectangle 2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14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36BA2E" id="Rectangle 2477" o:spid="_x0000_s1403" style="position:absolute;margin-left:304.55pt;margin-top:95.45pt;width:110.75pt;height:23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14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72D92FC" wp14:editId="2A6CC522">
                <wp:simplePos x="0" y="0"/>
                <wp:positionH relativeFrom="column">
                  <wp:posOffset>2520315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745" name="Rectangle 2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13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2D92FC" id="Rectangle 2476" o:spid="_x0000_s1404" style="position:absolute;margin-left:198.45pt;margin-top:95.45pt;width:110.75pt;height:23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3af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13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9D37F4C" wp14:editId="31C74733">
                <wp:simplePos x="0" y="0"/>
                <wp:positionH relativeFrom="column">
                  <wp:posOffset>1175385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3810" t="2540" r="0" b="0"/>
                <wp:wrapNone/>
                <wp:docPr id="744" name="Rectangle 2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12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D37F4C" id="Rectangle 2475" o:spid="_x0000_s1405" style="position:absolute;margin-left:92.55pt;margin-top:95.45pt;width:110.75pt;height:23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12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5033908" wp14:editId="27AFC904">
                <wp:simplePos x="0" y="0"/>
                <wp:positionH relativeFrom="column">
                  <wp:posOffset>-173990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743" name="Rectangle 2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033908" id="Rectangle 2474" o:spid="_x0000_s1406" style="position:absolute;margin-left:-13.7pt;margin-top:95.45pt;width:110.75pt;height:23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kamvg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DBF6184" wp14:editId="520CCE3B">
                <wp:simplePos x="0" y="0"/>
                <wp:positionH relativeFrom="column">
                  <wp:posOffset>6562090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3810" b="0"/>
                <wp:wrapNone/>
                <wp:docPr id="741" name="Rectangle 2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9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BF6184" id="Rectangle 2472" o:spid="_x0000_s1407" style="position:absolute;margin-left:516.7pt;margin-top:7.55pt;width:110.75pt;height:23.2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24Z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JMRI0AGa9BnKRsW6Zygis8j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9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050A000" wp14:editId="4016EF6D">
                <wp:simplePos x="0" y="0"/>
                <wp:positionH relativeFrom="column">
                  <wp:posOffset>5215255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740" name="Rectangle 2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8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50A000" id="Rectangle 2471" o:spid="_x0000_s1408" style="position:absolute;margin-left:410.65pt;margin-top:7.55pt;width:110.75pt;height:23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8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AEBF0C1" wp14:editId="587FF2E1">
                <wp:simplePos x="0" y="0"/>
                <wp:positionH relativeFrom="column">
                  <wp:posOffset>3867785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635" t="635" r="2540" b="0"/>
                <wp:wrapNone/>
                <wp:docPr id="739" name="Rectangle 2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EBF0C1" id="Rectangle 2470" o:spid="_x0000_s1409" style="position:absolute;margin-left:304.55pt;margin-top:7.55pt;width:110.75pt;height:23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F95889D" wp14:editId="66A6D7EF">
                <wp:simplePos x="0" y="0"/>
                <wp:positionH relativeFrom="column">
                  <wp:posOffset>2521585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738" name="Rectangle 2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95889D" id="Rectangle 2469" o:spid="_x0000_s1410" style="position:absolute;margin-left:198.55pt;margin-top:7.55pt;width:110.75pt;height:23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1Jpvw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B6D10E" wp14:editId="657EC8C5">
                <wp:simplePos x="0" y="0"/>
                <wp:positionH relativeFrom="column">
                  <wp:posOffset>1175385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3810" t="635" r="0" b="0"/>
                <wp:wrapNone/>
                <wp:docPr id="737" name="Rectangle 2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B6D10E" id="Rectangle 2468" o:spid="_x0000_s1411" style="position:absolute;margin-left:92.55pt;margin-top:7.55pt;width:110.75pt;height:23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BE920BB" wp14:editId="499986BE">
                <wp:simplePos x="0" y="0"/>
                <wp:positionH relativeFrom="column">
                  <wp:posOffset>-173990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736" name="Rectangle 2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920BB" id="Rectangle 2467" o:spid="_x0000_s1412" style="position:absolute;margin-left:-13.7pt;margin-top:7.55pt;width:110.75pt;height:23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tAGvw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7</w:t>
                      </w:r>
                    </w:p>
                  </w:txbxContent>
                </v:textbox>
              </v:rect>
            </w:pict>
          </mc:Fallback>
        </mc:AlternateContent>
      </w:r>
    </w:p>
    <w:p w:rsidR="009B1D18" w:rsidRDefault="009B1D18" w:rsidP="009B1D18"/>
    <w:p w:rsidR="009B1D18" w:rsidRDefault="00D11AA6" w:rsidP="009B1D18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695104" behindDoc="1" locked="0" layoutInCell="1" allowOverlap="1" wp14:anchorId="50844BE3" wp14:editId="7E602864">
            <wp:simplePos x="0" y="0"/>
            <wp:positionH relativeFrom="column">
              <wp:posOffset>5324475</wp:posOffset>
            </wp:positionH>
            <wp:positionV relativeFrom="paragraph">
              <wp:posOffset>120650</wp:posOffset>
            </wp:positionV>
            <wp:extent cx="484289" cy="571461"/>
            <wp:effectExtent l="76200" t="76200" r="68580" b="76835"/>
            <wp:wrapNone/>
            <wp:docPr id="7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89" cy="571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49FA77DE" wp14:editId="28D55D16">
                <wp:simplePos x="0" y="0"/>
                <wp:positionH relativeFrom="column">
                  <wp:posOffset>7969250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6350" t="13335" r="9525" b="13335"/>
                <wp:wrapNone/>
                <wp:docPr id="735" name="AutoShape 2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FA77DE" id="AutoShape 2375" o:spid="_x0000_s1413" style="position:absolute;margin-left:627.5pt;margin-top:6.3pt;width:101.5pt;height:84.1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1C60DBE0" wp14:editId="4ADFF3C5">
                <wp:simplePos x="0" y="0"/>
                <wp:positionH relativeFrom="column">
                  <wp:posOffset>6622415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2065" t="13335" r="13970" b="13335"/>
                <wp:wrapNone/>
                <wp:docPr id="734" name="AutoShape 2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60DBE0" id="AutoShape 2374" o:spid="_x0000_s1414" style="position:absolute;margin-left:521.45pt;margin-top:6.3pt;width:101.45pt;height:84.15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10112" behindDoc="1" locked="0" layoutInCell="1" allowOverlap="1" wp14:anchorId="0C97ACC7" wp14:editId="31CC0A76">
                <wp:simplePos x="0" y="0"/>
                <wp:positionH relativeFrom="column">
                  <wp:posOffset>5274310</wp:posOffset>
                </wp:positionH>
                <wp:positionV relativeFrom="paragraph">
                  <wp:posOffset>80010</wp:posOffset>
                </wp:positionV>
                <wp:extent cx="1289685" cy="1068705"/>
                <wp:effectExtent l="6985" t="13335" r="8255" b="13335"/>
                <wp:wrapNone/>
                <wp:docPr id="733" name="AutoShape 2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D11AA6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97ACC7" id="AutoShape 2373" o:spid="_x0000_s1415" style="position:absolute;margin-left:415.3pt;margin-top:6.3pt;width:101.55pt;height:84.15pt;z-index:-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D11AA6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09088" behindDoc="1" locked="0" layoutInCell="1" allowOverlap="1" wp14:anchorId="7BBA253C" wp14:editId="2F335CDE">
                <wp:simplePos x="0" y="0"/>
                <wp:positionH relativeFrom="column">
                  <wp:posOffset>3926840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12065" t="13335" r="13335" b="13335"/>
                <wp:wrapNone/>
                <wp:docPr id="732" name="AutoShape 2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BA253C" id="AutoShape 2372" o:spid="_x0000_s1416" style="position:absolute;margin-left:309.2pt;margin-top:6.3pt;width:101.5pt;height:84.15pt;z-index:-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607E840B" wp14:editId="709C7A34">
                <wp:simplePos x="0" y="0"/>
                <wp:positionH relativeFrom="column">
                  <wp:posOffset>2579370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7620" t="13335" r="8255" b="13335"/>
                <wp:wrapNone/>
                <wp:docPr id="731" name="AutoShape 2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7E840B" id="AutoShape 2371" o:spid="_x0000_s1417" style="position:absolute;margin-left:203.1pt;margin-top:6.3pt;width:101.5pt;height:84.1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3E08FF6C" wp14:editId="7A3BA6AD">
                <wp:simplePos x="0" y="0"/>
                <wp:positionH relativeFrom="column">
                  <wp:posOffset>1232535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3335" t="13335" r="12700" b="13335"/>
                <wp:wrapNone/>
                <wp:docPr id="730" name="AutoShape 2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08FF6C" id="AutoShape 2370" o:spid="_x0000_s1418" style="position:absolute;margin-left:97.05pt;margin-top:6.3pt;width:101.45pt;height:84.1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5D762FE2" wp14:editId="1A17E6D1">
                <wp:simplePos x="0" y="0"/>
                <wp:positionH relativeFrom="column">
                  <wp:posOffset>-114300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9525" t="13335" r="6350" b="13335"/>
                <wp:wrapNone/>
                <wp:docPr id="729" name="AutoShape 2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762FE2" id="AutoShape 2369" o:spid="_x0000_s1419" style="position:absolute;margin-left:-9pt;margin-top:6.3pt;width:101.5pt;height:84.1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" filled="f" strokecolor="#899068" strokeweight=".5pt">
                <v:textbox>
                  <w:txbxContent>
                    <w:p w:rsidR="00FA54BF" w:rsidRPr="00A05304" w:rsidRDefault="00FA54BF" w:rsidP="009B1D18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1D18" w:rsidRDefault="009B1D18" w:rsidP="009B1D18"/>
    <w:p w:rsidR="009B1D18" w:rsidRDefault="009B1D18" w:rsidP="009B1D18"/>
    <w:p w:rsidR="009B1D18" w:rsidRDefault="009B1D18" w:rsidP="009B1D18">
      <w:pPr>
        <w:jc w:val="center"/>
      </w:pPr>
    </w:p>
    <w:p w:rsidR="009B1D18" w:rsidRDefault="00D11AA6" w:rsidP="009B1D1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C83B26F" wp14:editId="5361154E">
                <wp:simplePos x="0" y="0"/>
                <wp:positionH relativeFrom="column">
                  <wp:posOffset>5330190</wp:posOffset>
                </wp:positionH>
                <wp:positionV relativeFrom="paragraph">
                  <wp:posOffset>20955</wp:posOffset>
                </wp:positionV>
                <wp:extent cx="473710" cy="440690"/>
                <wp:effectExtent l="0" t="0" r="0" b="0"/>
                <wp:wrapNone/>
                <wp:docPr id="760" name="Rectangle 2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9B1D18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83B26F" id="Rectangle 2466" o:spid="_x0000_s1420" style="position:absolute;margin-left:419.7pt;margin-top:1.65pt;width:37.3pt;height:34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9B1D18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9B1D18" w:rsidRDefault="007312F7" w:rsidP="009B1D1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E7B2807" wp14:editId="65BB7473">
                <wp:simplePos x="0" y="0"/>
                <wp:positionH relativeFrom="column">
                  <wp:posOffset>3869055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1905" t="635" r="1270" b="0"/>
                <wp:wrapNone/>
                <wp:docPr id="728" name="Rectangle 2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6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7B2807" id="Rectangle 2484" o:spid="_x0000_s1421" style="position:absolute;margin-left:304.65pt;margin-top:97.55pt;width:110.75pt;height:23.2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hJC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6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36F4CCC" wp14:editId="3FE212F7">
                <wp:simplePos x="0" y="0"/>
                <wp:positionH relativeFrom="column">
                  <wp:posOffset>2521585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0" t="635" r="0" b="0"/>
                <wp:wrapNone/>
                <wp:docPr id="727" name="Rectangle 2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5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F4CCC" id="Rectangle 2483" o:spid="_x0000_s1422" style="position:absolute;margin-left:198.55pt;margin-top:97.55pt;width:110.75pt;height:23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TpEvw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5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EFE53F0" wp14:editId="5DE6FF98">
                <wp:simplePos x="0" y="0"/>
                <wp:positionH relativeFrom="column">
                  <wp:posOffset>1175385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3810" t="635" r="0" b="0"/>
                <wp:wrapNone/>
                <wp:docPr id="726" name="Rectangle 2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4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E53F0" id="Rectangle 2482" o:spid="_x0000_s1423" style="position:absolute;margin-left:92.55pt;margin-top:97.55pt;width:110.75pt;height:23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vui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FnUYKRoAM06TOUjYp1z1BE0sj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4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1E84928" wp14:editId="474B3C54">
                <wp:simplePos x="0" y="0"/>
                <wp:positionH relativeFrom="column">
                  <wp:posOffset>-173990</wp:posOffset>
                </wp:positionH>
                <wp:positionV relativeFrom="paragraph">
                  <wp:posOffset>1238885</wp:posOffset>
                </wp:positionV>
                <wp:extent cx="1406525" cy="295275"/>
                <wp:effectExtent l="0" t="635" r="0" b="0"/>
                <wp:wrapNone/>
                <wp:docPr id="725" name="Rectangle 2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3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E84928" id="Rectangle 2481" o:spid="_x0000_s1424" style="position:absolute;margin-left:-13.7pt;margin-top:97.55pt;width:110.75pt;height:23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3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C563038" wp14:editId="0184ACB0">
                <wp:simplePos x="0" y="0"/>
                <wp:positionH relativeFrom="column">
                  <wp:posOffset>7910830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0" t="0" r="0" b="1270"/>
                <wp:wrapNone/>
                <wp:docPr id="724" name="Rectangle 2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2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563038" id="Rectangle 2480" o:spid="_x0000_s1425" style="position:absolute;margin-left:622.9pt;margin-top:9.65pt;width:110.75pt;height:23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2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9E19555" wp14:editId="3E2ABCF7">
                <wp:simplePos x="0" y="0"/>
                <wp:positionH relativeFrom="column">
                  <wp:posOffset>6564630</wp:posOffset>
                </wp:positionH>
                <wp:positionV relativeFrom="paragraph">
                  <wp:posOffset>122555</wp:posOffset>
                </wp:positionV>
                <wp:extent cx="1406525" cy="295275"/>
                <wp:effectExtent l="1905" t="0" r="1270" b="1270"/>
                <wp:wrapNone/>
                <wp:docPr id="723" name="Rectangle 2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D11AA6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ค่ำ เดือน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E19555" id="Rectangle 2479" o:spid="_x0000_s1426" style="position:absolute;margin-left:516.9pt;margin-top:9.65pt;width:110.75pt;height:23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YAlvgIAAL4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D11AA6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ค่ำ เดือน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</w:p>
    <w:p w:rsidR="009B1D18" w:rsidRDefault="009B1D18" w:rsidP="009B1D18"/>
    <w:p w:rsidR="009B1D18" w:rsidRDefault="00FA54BF" w:rsidP="009B1D1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05664" behindDoc="0" locked="0" layoutInCell="1" allowOverlap="1" wp14:anchorId="7C475C15" wp14:editId="58A47F53">
                <wp:simplePos x="0" y="0"/>
                <wp:positionH relativeFrom="column">
                  <wp:posOffset>-165100</wp:posOffset>
                </wp:positionH>
                <wp:positionV relativeFrom="paragraph">
                  <wp:posOffset>106045</wp:posOffset>
                </wp:positionV>
                <wp:extent cx="1404620" cy="295275"/>
                <wp:effectExtent l="0" t="1270" r="0" b="0"/>
                <wp:wrapNone/>
                <wp:docPr id="721" name="Rectangle 2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462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9B1D18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Father’s</w:t>
                            </w:r>
                            <w:r w:rsidRPr="001C6235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475C15" id="Rectangle 2334" o:spid="_x0000_s1427" style="position:absolute;margin-left:-13pt;margin-top:8.35pt;width:110.6pt;height:23.25pt;z-index: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1fRvg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1C6235" w:rsidRDefault="00FA54BF" w:rsidP="009B1D18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Father’s</w:t>
                      </w:r>
                      <w:r w:rsidRPr="001C6235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Day</w:t>
                      </w:r>
                    </w:p>
                  </w:txbxContent>
                </v:textbox>
              </v:rect>
            </w:pict>
          </mc:Fallback>
        </mc:AlternateContent>
      </w:r>
      <w:r w:rsidR="00FA2819">
        <w:rPr>
          <w:noProof/>
          <w:lang w:bidi="th-TH"/>
        </w:rPr>
        <w:drawing>
          <wp:anchor distT="0" distB="0" distL="114300" distR="114300" simplePos="0" relativeHeight="251693568" behindDoc="1" locked="0" layoutInCell="1" allowOverlap="1" wp14:anchorId="02A793ED" wp14:editId="71E28A91">
            <wp:simplePos x="0" y="0"/>
            <wp:positionH relativeFrom="column">
              <wp:posOffset>6629400</wp:posOffset>
            </wp:positionH>
            <wp:positionV relativeFrom="paragraph">
              <wp:posOffset>154720</wp:posOffset>
            </wp:positionV>
            <wp:extent cx="484290" cy="571462"/>
            <wp:effectExtent l="0" t="0" r="0" b="635"/>
            <wp:wrapNone/>
            <wp:docPr id="7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90" cy="571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33152" behindDoc="1" locked="0" layoutInCell="1" allowOverlap="1" wp14:anchorId="1AEAC19C" wp14:editId="3B123B7D">
                <wp:simplePos x="0" y="0"/>
                <wp:positionH relativeFrom="column">
                  <wp:posOffset>7969250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6350" t="10795" r="9525" b="5715"/>
                <wp:wrapNone/>
                <wp:docPr id="720" name="AutoShape 2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AEAC19C" id="AutoShape 2355" o:spid="_x0000_s1428" style="position:absolute;margin-left:627.5pt;margin-top:8.35pt;width:101.5pt;height:84.2pt;z-index:-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kcTmgIAADkFAAAOAAAAZHJzL2Uyb0RvYy54bWysVNuO0zAQfUfiHyy/d3Npmm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84672" behindDoc="1" locked="0" layoutInCell="1" allowOverlap="1" wp14:anchorId="4580FEA1" wp14:editId="00B546A0">
                <wp:simplePos x="0" y="0"/>
                <wp:positionH relativeFrom="column">
                  <wp:posOffset>6622415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2065" t="10795" r="13970" b="5715"/>
                <wp:wrapNone/>
                <wp:docPr id="719" name="AutoShape 2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FA2819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80FEA1" id="AutoShape 2354" o:spid="_x0000_s1429" style="position:absolute;margin-left:521.45pt;margin-top:8.35pt;width:101.45pt;height:84.2pt;z-index:-25183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BLLnA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" filled="f" strokecolor="#899068" strokeweight=".5pt">
                <v:textbox>
                  <w:txbxContent>
                    <w:p w:rsidR="00FA54BF" w:rsidRPr="0075645C" w:rsidRDefault="00FA54BF" w:rsidP="00FA2819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45631D53" wp14:editId="0668D1A6">
                <wp:simplePos x="0" y="0"/>
                <wp:positionH relativeFrom="column">
                  <wp:posOffset>5274310</wp:posOffset>
                </wp:positionH>
                <wp:positionV relativeFrom="paragraph">
                  <wp:posOffset>106045</wp:posOffset>
                </wp:positionV>
                <wp:extent cx="1289685" cy="1069340"/>
                <wp:effectExtent l="6985" t="10795" r="8255" b="5715"/>
                <wp:wrapNone/>
                <wp:docPr id="718" name="AutoShape 2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631D53" id="AutoShape 2353" o:spid="_x0000_s1430" style="position:absolute;margin-left:415.3pt;margin-top:8.35pt;width:101.55pt;height:84.2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Y0UnA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8032" behindDoc="1" locked="0" layoutInCell="1" allowOverlap="1" wp14:anchorId="7E3F79BC" wp14:editId="642E167C">
                <wp:simplePos x="0" y="0"/>
                <wp:positionH relativeFrom="column">
                  <wp:posOffset>3926840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2065" t="10795" r="13335" b="5715"/>
                <wp:wrapNone/>
                <wp:docPr id="717" name="AutoShape 2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3F79BC" id="AutoShape 2352" o:spid="_x0000_s1431" style="position:absolute;margin-left:309.2pt;margin-top:8.35pt;width:101.5pt;height:84.2pt;z-index:-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urNnA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5721702F" wp14:editId="38D98C72">
                <wp:simplePos x="0" y="0"/>
                <wp:positionH relativeFrom="column">
                  <wp:posOffset>2579370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7620" t="10795" r="8255" b="5715"/>
                <wp:wrapNone/>
                <wp:docPr id="716" name="AutoShape 2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21702F" id="AutoShape 2351" o:spid="_x0000_s1432" style="position:absolute;margin-left:203.1pt;margin-top:8.35pt;width:101.5pt;height:84.2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0CEDD54C" wp14:editId="1B1C7CF5">
                <wp:simplePos x="0" y="0"/>
                <wp:positionH relativeFrom="column">
                  <wp:posOffset>1232535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335" t="10795" r="12700" b="5715"/>
                <wp:wrapNone/>
                <wp:docPr id="715" name="AutoShape 2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EDD54C" id="AutoShape 2350" o:spid="_x0000_s1433" style="position:absolute;margin-left:97.05pt;margin-top:8.35pt;width:101.45pt;height:84.2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1888" behindDoc="1" locked="0" layoutInCell="1" allowOverlap="1" wp14:anchorId="2EF28D42" wp14:editId="2A21F70B">
                <wp:simplePos x="0" y="0"/>
                <wp:positionH relativeFrom="column">
                  <wp:posOffset>-114300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9525" t="10795" r="6350" b="5715"/>
                <wp:wrapNone/>
                <wp:docPr id="714" name="AutoShape 2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F28D42" id="AutoShape 2349" o:spid="_x0000_s1434" style="position:absolute;margin-left:-9pt;margin-top:8.35pt;width:101.5pt;height:84.2pt;z-index:-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9B1D18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1D18" w:rsidRDefault="009B1D18" w:rsidP="009B1D18"/>
    <w:p w:rsidR="009B1D18" w:rsidRDefault="009B1D18" w:rsidP="009B1D18"/>
    <w:p w:rsidR="009B1D18" w:rsidRDefault="009B1D18" w:rsidP="009B1D18"/>
    <w:p w:rsidR="009B1D18" w:rsidRDefault="009B1D18" w:rsidP="009B1D18"/>
    <w:p w:rsidR="009B1D18" w:rsidRDefault="009B1D18" w:rsidP="009B1D18"/>
    <w:p w:rsidR="009B1D18" w:rsidRDefault="009B1D18" w:rsidP="009B1D18"/>
    <w:p w:rsidR="009B1D18" w:rsidRDefault="007312F7" w:rsidP="009B1D1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97056" behindDoc="0" locked="0" layoutInCell="1" allowOverlap="1" wp14:anchorId="71160403" wp14:editId="74A4E62A">
                <wp:simplePos x="0" y="0"/>
                <wp:positionH relativeFrom="column">
                  <wp:posOffset>7969250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350" t="8890" r="9525" b="7620"/>
                <wp:wrapNone/>
                <wp:docPr id="712" name="AutoShape 2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7691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color w:val="1F497D" w:themeColor="text2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160403" id="AutoShape 2361" o:spid="_x0000_s1435" style="position:absolute;margin-left:627.5pt;margin-top:10.45pt;width:101.5pt;height:84.2pt;z-index:25079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" filled="f" strokecolor="#899068" strokeweight=".5pt">
                <v:textbox>
                  <w:txbxContent>
                    <w:p w:rsidR="00FA54BF" w:rsidRPr="006C7691" w:rsidRDefault="00FA54BF" w:rsidP="009B1D18">
                      <w:pPr>
                        <w:jc w:val="center"/>
                        <w:rPr>
                          <w:b/>
                          <w:bCs/>
                          <w:color w:val="1F497D" w:themeColor="text2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76160" behindDoc="1" locked="0" layoutInCell="1" allowOverlap="1" wp14:anchorId="751EDBDB" wp14:editId="3BE5517A">
                <wp:simplePos x="0" y="0"/>
                <wp:positionH relativeFrom="column">
                  <wp:posOffset>6622415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2065" t="8890" r="13970" b="7620"/>
                <wp:wrapNone/>
                <wp:docPr id="711" name="AutoShape 2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51EDBDB" id="AutoShape 2360" o:spid="_x0000_s1436" style="position:absolute;margin-left:521.45pt;margin-top:10.45pt;width:101.45pt;height:84.2pt;z-index:-2532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88864" behindDoc="0" locked="0" layoutInCell="1" allowOverlap="1" wp14:anchorId="677384F8" wp14:editId="55C0FB27">
                <wp:simplePos x="0" y="0"/>
                <wp:positionH relativeFrom="column">
                  <wp:posOffset>3926840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12065" t="8890" r="13335" b="7620"/>
                <wp:wrapNone/>
                <wp:docPr id="710" name="AutoShape 2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7384F8" id="AutoShape 2359" o:spid="_x0000_s1437" style="position:absolute;margin-left:309.2pt;margin-top:10.45pt;width:101.5pt;height:84.2pt;z-index:25078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juBmg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83744" behindDoc="0" locked="0" layoutInCell="1" allowOverlap="1" wp14:anchorId="676FF7EF" wp14:editId="4D8773D3">
                <wp:simplePos x="0" y="0"/>
                <wp:positionH relativeFrom="column">
                  <wp:posOffset>2579370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7620" t="8890" r="8255" b="7620"/>
                <wp:wrapNone/>
                <wp:docPr id="709" name="AutoShape 2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6FF7EF" id="AutoShape 2358" o:spid="_x0000_s1438" style="position:absolute;margin-left:203.1pt;margin-top:10.45pt;width:101.5pt;height:84.2pt;z-index:25078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67360" behindDoc="0" locked="0" layoutInCell="1" allowOverlap="1" wp14:anchorId="607343FC" wp14:editId="41040EB0">
                <wp:simplePos x="0" y="0"/>
                <wp:positionH relativeFrom="column">
                  <wp:posOffset>1232535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335" t="8890" r="12700" b="7620"/>
                <wp:wrapNone/>
                <wp:docPr id="708" name="AutoShape 2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7343FC" id="AutoShape 2357" o:spid="_x0000_s1439" style="position:absolute;margin-left:97.05pt;margin-top:10.45pt;width:101.45pt;height:84.2pt;z-index:25076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66336" behindDoc="0" locked="0" layoutInCell="1" allowOverlap="1" wp14:anchorId="53B43E3E" wp14:editId="44C4B53A">
                <wp:simplePos x="0" y="0"/>
                <wp:positionH relativeFrom="column">
                  <wp:posOffset>-114300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9525" t="8890" r="6350" b="7620"/>
                <wp:wrapNone/>
                <wp:docPr id="707" name="AutoShape 2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B43E3E" id="AutoShape 2356" o:spid="_x0000_s1440" style="position:absolute;margin-left:-9pt;margin-top:10.45pt;width:101.5pt;height:84.2pt;z-index:25076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D2R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" filled="f" strokecolor="#899068" strokeweight=".5pt">
                <v:textbox>
                  <w:txbxContent>
                    <w:p w:rsidR="00FA54BF" w:rsidRPr="00A05304" w:rsidRDefault="00FA54BF" w:rsidP="009B1D18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77184" behindDoc="1" locked="0" layoutInCell="1" allowOverlap="1" wp14:anchorId="496950B4" wp14:editId="6849F30A">
                <wp:simplePos x="0" y="0"/>
                <wp:positionH relativeFrom="column">
                  <wp:posOffset>5274310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985" t="8890" r="8890" b="7620"/>
                <wp:wrapNone/>
                <wp:docPr id="706" name="AutoShape 2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FA2819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6950B4" id="AutoShape 2347" o:spid="_x0000_s1441" style="position:absolute;margin-left:415.3pt;margin-top:10.45pt;width:101.5pt;height:84.2pt;z-index:-2532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FA2819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1D18" w:rsidRDefault="008C6CD1" w:rsidP="009B1D18">
      <w:r>
        <w:rPr>
          <w:noProof/>
          <w:lang w:bidi="th-TH"/>
        </w:rPr>
        <w:drawing>
          <wp:anchor distT="0" distB="0" distL="114300" distR="114300" simplePos="0" relativeHeight="250181632" behindDoc="1" locked="0" layoutInCell="1" allowOverlap="1" wp14:anchorId="5EABDE89" wp14:editId="028511BA">
            <wp:simplePos x="0" y="0"/>
            <wp:positionH relativeFrom="column">
              <wp:posOffset>5305425</wp:posOffset>
            </wp:positionH>
            <wp:positionV relativeFrom="paragraph">
              <wp:posOffset>23495</wp:posOffset>
            </wp:positionV>
            <wp:extent cx="483870" cy="570865"/>
            <wp:effectExtent l="0" t="0" r="0" b="635"/>
            <wp:wrapNone/>
            <wp:docPr id="7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9B1D18" w:rsidRDefault="008C6CD1" w:rsidP="009B1D1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24352" behindDoc="0" locked="0" layoutInCell="1" allowOverlap="1" wp14:anchorId="3D97414D" wp14:editId="6EB10561">
                <wp:simplePos x="0" y="0"/>
                <wp:positionH relativeFrom="column">
                  <wp:posOffset>6563360</wp:posOffset>
                </wp:positionH>
                <wp:positionV relativeFrom="paragraph">
                  <wp:posOffset>125730</wp:posOffset>
                </wp:positionV>
                <wp:extent cx="473710" cy="440690"/>
                <wp:effectExtent l="0" t="0" r="3810" b="1905"/>
                <wp:wrapNone/>
                <wp:docPr id="713" name="Rectangle 2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9B1D18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97414D" id="Rectangle 2345" o:spid="_x0000_s1442" style="position:absolute;margin-left:516.8pt;margin-top:9.9pt;width:37.3pt;height:34.7pt;z-index:25072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1218B4" w:rsidRDefault="00FA54BF" w:rsidP="009B1D18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9B1D18" w:rsidRDefault="009B1D18" w:rsidP="009B1D18"/>
    <w:p w:rsidR="009B1D18" w:rsidRDefault="009B1D18" w:rsidP="009B1D18"/>
    <w:p w:rsidR="009B1D18" w:rsidRDefault="009B1D18" w:rsidP="009B1D18"/>
    <w:p w:rsidR="009B1D18" w:rsidRDefault="009B1D18" w:rsidP="009B1D18"/>
    <w:p w:rsidR="009B1D18" w:rsidRDefault="009B1D18" w:rsidP="009B1D18"/>
    <w:p w:rsidR="009B1D18" w:rsidRDefault="007312F7" w:rsidP="009B1D18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69B8F35" wp14:editId="58D1BF84">
                <wp:simplePos x="0" y="0"/>
                <wp:positionH relativeFrom="column">
                  <wp:posOffset>1232535</wp:posOffset>
                </wp:positionH>
                <wp:positionV relativeFrom="paragraph">
                  <wp:posOffset>3175</wp:posOffset>
                </wp:positionV>
                <wp:extent cx="1288415" cy="1069975"/>
                <wp:effectExtent l="13335" t="12700" r="12700" b="12700"/>
                <wp:wrapNone/>
                <wp:docPr id="705" name="AutoShape 2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9B8F35" id="AutoShape 2363" o:spid="_x0000_s1443" style="position:absolute;margin-left:97.05pt;margin-top:.25pt;width:101.45pt;height:84.2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9B1D18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01AD0DF0" wp14:editId="66FC61A3">
                <wp:simplePos x="0" y="0"/>
                <wp:positionH relativeFrom="column">
                  <wp:posOffset>-114300</wp:posOffset>
                </wp:positionH>
                <wp:positionV relativeFrom="paragraph">
                  <wp:posOffset>3175</wp:posOffset>
                </wp:positionV>
                <wp:extent cx="1289050" cy="1069975"/>
                <wp:effectExtent l="9525" t="12700" r="6350" b="12700"/>
                <wp:wrapNone/>
                <wp:docPr id="704" name="AutoShape 2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9B1D18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AD0DF0" id="AutoShape 2362" o:spid="_x0000_s1444" style="position:absolute;margin-left:-9pt;margin-top:.25pt;width:101.5pt;height:84.2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" filled="f" strokecolor="#899068" strokeweight=".5pt">
                <v:textbox>
                  <w:txbxContent>
                    <w:p w:rsidR="00FA54BF" w:rsidRPr="00A05304" w:rsidRDefault="00FA54BF" w:rsidP="009B1D18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1D18" w:rsidRDefault="006A6A0A" w:rsidP="009B1D18">
      <w:r>
        <w:rPr>
          <w:noProof/>
          <w:lang w:bidi="th-TH"/>
        </w:rPr>
        <w:drawing>
          <wp:anchor distT="0" distB="0" distL="114300" distR="114300" simplePos="0" relativeHeight="251592704" behindDoc="1" locked="0" layoutInCell="1" allowOverlap="1" wp14:anchorId="561EE00A" wp14:editId="7985D3FE">
            <wp:simplePos x="0" y="0"/>
            <wp:positionH relativeFrom="column">
              <wp:posOffset>8359140</wp:posOffset>
            </wp:positionH>
            <wp:positionV relativeFrom="paragraph">
              <wp:posOffset>161925</wp:posOffset>
            </wp:positionV>
            <wp:extent cx="1076325" cy="1038225"/>
            <wp:effectExtent l="0" t="0" r="9525" b="9525"/>
            <wp:wrapNone/>
            <wp:docPr id="60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2819">
        <w:rPr>
          <w:noProof/>
          <w:lang w:bidi="th-TH"/>
        </w:rPr>
        <w:drawing>
          <wp:anchor distT="0" distB="0" distL="114300" distR="114300" simplePos="0" relativeHeight="251591680" behindDoc="1" locked="0" layoutInCell="1" allowOverlap="1" wp14:anchorId="276389DB" wp14:editId="30AC6981">
            <wp:simplePos x="0" y="0"/>
            <wp:positionH relativeFrom="column">
              <wp:posOffset>-314007</wp:posOffset>
            </wp:positionH>
            <wp:positionV relativeFrom="paragraph">
              <wp:posOffset>180657</wp:posOffset>
            </wp:positionV>
            <wp:extent cx="1066800" cy="1038225"/>
            <wp:effectExtent l="0" t="4763" r="0" b="0"/>
            <wp:wrapNone/>
            <wp:docPr id="63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1D18" w:rsidRDefault="009B1D18" w:rsidP="009B1D18"/>
    <w:p w:rsidR="009B1D18" w:rsidRDefault="009B1D18" w:rsidP="009B1D18">
      <w:r>
        <w:rPr>
          <w:noProof/>
          <w:lang w:bidi="th-TH"/>
        </w:rPr>
        <w:drawing>
          <wp:anchor distT="0" distB="0" distL="114300" distR="114300" simplePos="0" relativeHeight="251609600" behindDoc="1" locked="0" layoutInCell="1" allowOverlap="1" wp14:anchorId="35C29B0E" wp14:editId="05C3362A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61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607552" behindDoc="1" locked="0" layoutInCell="1" allowOverlap="1" wp14:anchorId="2D01A713" wp14:editId="3373581F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62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1D18" w:rsidRDefault="009B1D18" w:rsidP="009B1D18"/>
    <w:p w:rsidR="009B1D18" w:rsidRDefault="009B1D18" w:rsidP="009B1D18"/>
    <w:p w:rsidR="009B1D18" w:rsidRDefault="00FA2819" w:rsidP="009B1D18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297FE50D" wp14:editId="2A82EC54">
                <wp:simplePos x="0" y="0"/>
                <wp:positionH relativeFrom="column">
                  <wp:posOffset>899160</wp:posOffset>
                </wp:positionH>
                <wp:positionV relativeFrom="paragraph">
                  <wp:posOffset>128270</wp:posOffset>
                </wp:positionV>
                <wp:extent cx="7642225" cy="436245"/>
                <wp:effectExtent l="0" t="0" r="0" b="1905"/>
                <wp:wrapNone/>
                <wp:docPr id="703" name="Rectangle 2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2225" cy="436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F70A90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สุกรํ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สาธุนาสาธุ</w:t>
                            </w: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ความดี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อันคนดีทำง่าย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 xml:space="preserve">  It is easy for a good person to do good”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7FE50D" id="Rectangle 2330" o:spid="_x0000_s1445" style="position:absolute;margin-left:70.8pt;margin-top:10.1pt;width:601.75pt;height:34.35pt;z-index:25149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" filled="f" stroked="f" strokecolor="#899068" strokeweight=".5pt">
                <v:textbox>
                  <w:txbxContent>
                    <w:p w:rsidR="00FA54BF" w:rsidRPr="003A232E" w:rsidRDefault="00FA54BF" w:rsidP="00F70A90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สุกรํ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สาธุนาสาธุ</w:t>
                      </w: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ความดี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อันคนดีทำง่าย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 xml:space="preserve">  It is easy for a good person to do good”</w:t>
                      </w:r>
                    </w:p>
                  </w:txbxContent>
                </v:textbox>
              </v:rect>
            </w:pict>
          </mc:Fallback>
        </mc:AlternateContent>
      </w:r>
    </w:p>
    <w:p w:rsidR="00E3390B" w:rsidRDefault="00BD5183" w:rsidP="00E3390B"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567616" behindDoc="0" locked="0" layoutInCell="1" allowOverlap="1" wp14:anchorId="4EDA230D" wp14:editId="217F97DF">
                <wp:simplePos x="0" y="0"/>
                <wp:positionH relativeFrom="column">
                  <wp:posOffset>6118860</wp:posOffset>
                </wp:positionH>
                <wp:positionV relativeFrom="paragraph">
                  <wp:posOffset>-243840</wp:posOffset>
                </wp:positionV>
                <wp:extent cx="3205480" cy="876300"/>
                <wp:effectExtent l="0" t="0" r="0" b="0"/>
                <wp:wrapNone/>
                <wp:docPr id="701" name="Rectangle 2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FA1768" w:rsidRDefault="00FA54BF" w:rsidP="00E3390B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A1768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 xml:space="preserve">July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DA230D" id="Rectangle 2416" o:spid="_x0000_s1446" style="position:absolute;margin-left:481.8pt;margin-top:-19.2pt;width:252.4pt;height:69pt;z-index:25156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FA1768" w:rsidRDefault="00FA54BF" w:rsidP="00E3390B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FA1768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 xml:space="preserve">July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2014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70688" behindDoc="0" locked="0" layoutInCell="1" allowOverlap="1" wp14:anchorId="6BC38233" wp14:editId="4666D7C3">
                <wp:simplePos x="0" y="0"/>
                <wp:positionH relativeFrom="column">
                  <wp:posOffset>-213360</wp:posOffset>
                </wp:positionH>
                <wp:positionV relativeFrom="paragraph">
                  <wp:posOffset>-160020</wp:posOffset>
                </wp:positionV>
                <wp:extent cx="3840480" cy="657225"/>
                <wp:effectExtent l="0" t="0" r="0" b="9525"/>
                <wp:wrapNone/>
                <wp:docPr id="700" name="Rectangle 2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4048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E3390B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กรกฎาคม </w:t>
                            </w:r>
                            <w:r w:rsidRPr="00305BD9"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๒๕</w:t>
                            </w: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๕๗ ปีมะเมีย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C38233" id="Rectangle 2417" o:spid="_x0000_s1447" style="position:absolute;margin-left:-16.8pt;margin-top:-12.6pt;width:302.4pt;height:51.75pt;z-index:25157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" filled="f" stroked="f" strokecolor="#899068" strokeweight=".5pt">
                <v:textbox>
                  <w:txbxContent>
                    <w:p w:rsidR="00FA54BF" w:rsidRPr="00305BD9" w:rsidRDefault="00FA54BF" w:rsidP="00E3390B">
                      <w:pPr>
                        <w:rPr>
                          <w:b/>
                          <w:bCs/>
                          <w:sz w:val="24"/>
                          <w:szCs w:val="24"/>
                          <w:rtl/>
                          <w:cs/>
                        </w:rPr>
                      </w:pP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กรกฎาคม </w:t>
                      </w:r>
                      <w:r w:rsidRPr="00305BD9"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๒๕</w:t>
                      </w: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๕๗ ปีมะเมีย</w:t>
                      </w:r>
                    </w:p>
                  </w:txbxContent>
                </v:textbox>
              </v:rect>
            </w:pict>
          </mc:Fallback>
        </mc:AlternateContent>
      </w:r>
      <w:r w:rsidR="00CA4D4F">
        <w:rPr>
          <w:rFonts w:ascii="Aharoni" w:hAnsi="Aharoni"/>
          <w:noProof/>
          <w:lang w:bidi="th-TH"/>
        </w:rPr>
        <w:drawing>
          <wp:anchor distT="0" distB="0" distL="114300" distR="114300" simplePos="0" relativeHeight="251565568" behindDoc="0" locked="0" layoutInCell="1" allowOverlap="1" wp14:anchorId="727029C8" wp14:editId="53FFC49B">
            <wp:simplePos x="0" y="0"/>
            <wp:positionH relativeFrom="column">
              <wp:posOffset>3532505</wp:posOffset>
            </wp:positionH>
            <wp:positionV relativeFrom="paragraph">
              <wp:posOffset>-161290</wp:posOffset>
            </wp:positionV>
            <wp:extent cx="2292350" cy="846455"/>
            <wp:effectExtent l="19050" t="0" r="0" b="0"/>
            <wp:wrapThrough wrapText="bothSides">
              <wp:wrapPolygon edited="0">
                <wp:start x="-180" y="0"/>
                <wp:lineTo x="-180" y="20903"/>
                <wp:lineTo x="21540" y="20903"/>
                <wp:lineTo x="21540" y="0"/>
                <wp:lineTo x="-180" y="0"/>
              </wp:wrapPolygon>
            </wp:wrapThrough>
            <wp:docPr id="70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84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390B" w:rsidRDefault="00E3390B" w:rsidP="00E3390B">
      <w:pPr>
        <w:rPr>
          <w:cs/>
          <w:lang w:bidi="th-TH"/>
        </w:rPr>
      </w:pPr>
    </w:p>
    <w:p w:rsidR="00E3390B" w:rsidRDefault="00E3390B" w:rsidP="00E3390B"/>
    <w:p w:rsidR="00E3390B" w:rsidRDefault="00E3390B" w:rsidP="00E3390B"/>
    <w:p w:rsidR="00E3390B" w:rsidRDefault="007312F7" w:rsidP="00E3390B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574784" behindDoc="1" locked="0" layoutInCell="1" allowOverlap="1" wp14:anchorId="16265E54" wp14:editId="58FD8532">
                <wp:simplePos x="0" y="0"/>
                <wp:positionH relativeFrom="column">
                  <wp:posOffset>-114300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5875" r="19050" b="22860"/>
                <wp:wrapNone/>
                <wp:docPr id="692" name="Group 2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693" name="AutoShape 2422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4" name="AutoShape 2423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5" name="AutoShape 2424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6" name="AutoShape 2425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AutoShape 2426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AutoShape 2427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AutoShape 2428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8B6972" id="Group 2421" o:spid="_x0000_s1026" style="position:absolute;margin-left:-9pt;margin-top:10.25pt;width:738pt;height:26.95pt;z-index:-251741696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">
                <v:roundrect id="AutoShape 2422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qo1cQA&#10;AADcAAAADwAAAGRycy9kb3ducmV2LnhtbESPQWvCQBSE7wX/w/IK3uqmClZTVykFwauxhR5fs88k&#10;mH0bdzcx8de7guBxmJlvmNWmN7XoyPnKsoL3SQKCOLe64kLBz2H7tgDhA7LG2jIpGMjDZj16WWGq&#10;7YX31GWhEBHCPkUFZQhNKqXPSzLoJ7Yhjt7ROoMhSldI7fAS4aaW0ySZS4MVx4USG/ouKT9lrVHw&#10;cXX/v4tlfxxcfTpnbbsbuv2fUuPX/usTRKA+PMOP9k4rmC9ncD8Tj4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aqNXEAAAA3AAAAA8AAAAAAAAAAAAAAAAAmAIAAGRycy9k&#10;b3ducmV2LnhtbFBLBQYAAAAABAAEAPUAAACJAwAAAAA=&#10;" fillcolor="white [3201]" strokecolor="#c0504d [3205]" strokeweight="2.5pt">
                  <v:shadow color="#868686"/>
                </v:roundrect>
                <v:roundrect id="AutoShape 2423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Cw/McA&#10;AADcAAAADwAAAGRycy9kb3ducmV2LnhtbESPQWvCQBSE74X+h+UJ3upGsWJTVymKpQU9GHvo8TX7&#10;mixm38bsalJ/vVsQPA4z8w0zW3S2EmdqvHGsYDhIQBDnThsuFHzt109TED4ga6wck4I/8rCYPz7M&#10;MNWu5R2ds1CICGGfooIyhDqV0uclWfQDVxNH79c1FkOUTSF1g22E20qOkmQiLRqOCyXWtCwpP2Qn&#10;q2Bnfjq3ma6H7Wm7Matv+3l8vzwr1e91b68gAnXhHr61P7SCycsY/s/EI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PQsPzHAAAA3AAAAA8AAAAAAAAAAAAAAAAAmAIAAGRy&#10;cy9kb3ducmV2LnhtbFBLBQYAAAAABAAEAPUAAACMAwAAAAA=&#10;" fillcolor="white [3201]" strokecolor="#f79646 [3209]" strokeweight="2.5pt">
                  <v:shadow color="#868686"/>
                </v:roundrect>
                <v:roundrect id="AutoShape 2424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QpIsUA&#10;AADcAAAADwAAAGRycy9kb3ducmV2LnhtbESPzWoCMRSF94W+Q7gFd5ooaO3UKKIIgi1adePuMrmd&#10;TDu5GSbRmb59UxC6PJyfjzNbdK4SN2pC6VnDcKBAEOfelFxoOJ82/SmIEJENVp5Jww8FWMwfH2aY&#10;Gd/yB92OsRBphEOGGmyMdSZlyC05DANfEyfv0zcOY5JNIU2DbRp3lRwpNZEOS04EizWtLOXfx6tL&#10;3N3muf16v5xPb3s1NOpyWFteat176pavICJ18T98b2+NhsnLG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9CkixQAAANwAAAAPAAAAAAAAAAAAAAAAAJgCAABkcnMv&#10;ZG93bnJldi54bWxQSwUGAAAAAAQABAD1AAAAigMAAAAA&#10;" fillcolor="white [3201]" strokecolor="#9bbb59 [3206]" strokeweight="2.5pt">
                  <v:shadow color="#868686"/>
                </v:roundrect>
                <v:roundrect id="AutoShape 2425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ilZ8UA&#10;AADcAAAADwAAAGRycy9kb3ducmV2LnhtbESPzWrDMBCE74W8g9hAb7WcHEziRDFuoNBDacj/dWtt&#10;bVNr5Upq4rx9FSj0OMzMN8yyGEwnLuR8a1nBJElBEFdWt1wrOOxfnmYgfEDW2FkmBTfyUKxGD0vM&#10;tb3yli67UIsIYZ+jgiaEPpfSVw0Z9IntiaP3aZ3BEKWrpXZ4jXDTyWmaZtJgy3GhwZ7WDVVfux+j&#10;4NS3/oxuenvffhxRzsrN2/fzRqnH8VAuQAQawn/4r/2qFWTzDO5n4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GKVnxQAAANwAAAAPAAAAAAAAAAAAAAAAAJgCAABkcnMv&#10;ZG93bnJldi54bWxQSwUGAAAAAAQABAD1AAAAigMAAAAA&#10;" fillcolor="white [3201]" strokecolor="#4bacc6 [3208]" strokeweight="2.5pt">
                  <v:shadow color="#868686"/>
                </v:roundrect>
                <v:roundrect id="AutoShape 2426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Iui8cA&#10;AADcAAAADwAAAGRycy9kb3ducmV2LnhtbESPzWsCMRTE74X+D+EJvdWsQv3YGqVYFAV78OPg8bl5&#10;3Q1uXrab6K79602h4HGYmd8wk1lrS3Gl2hvHCnrdBARx5rThXMFhv3gdgfABWWPpmBTcyMNs+vw0&#10;wVS7hrd03YVcRAj7FBUUIVSplD4ryKLvuoo4et+uthiirHOpa2wi3JaynyQDadFwXCiwonlB2Xl3&#10;sQq25tS6zWjRay5fG/N5tOuf5e+bUi+d9uMdRKA2PML/7ZVWMBgP4e9MPAJye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CLovHAAAA3AAAAA8AAAAAAAAAAAAAAAAAmAIAAGRy&#10;cy9kb3ducmV2LnhtbFBLBQYAAAAABAAEAPUAAACMAwAAAAA=&#10;" fillcolor="white [3201]" strokecolor="#f79646 [3209]" strokeweight="2.5pt">
                  <v:shadow color="#868686"/>
                </v:roundrect>
                <v:roundrect id="AutoShape 2427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bh2r0A&#10;AADcAAAADwAAAGRycy9kb3ducmV2LnhtbERPzQ7BQBC+S7zDZiRubEkIZQkSibigXNwm3dE2urPV&#10;XdTb24PE8cv3P182phQvql1hWcGgH4EgTq0uOFNwOW97ExDOI2ssLZOCDzlYLtqtOcbavvlEr8Rn&#10;IoSwi1FB7n0VS+nSnAy6vq2IA3eztUEfYJ1JXeM7hJtSDqNoLA0WHBpyrGiTU3pPnkbBge5Xqx+3&#10;fbLm5Lm27noaHkdKdTvNagbCU+P/4p97pxWMp2FtOBOOgFx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0rbh2r0AAADcAAAADwAAAAAAAAAAAAAAAACYAgAAZHJzL2Rvd25yZXYu&#10;eG1sUEsFBgAAAAAEAAQA9QAAAIIDAAAAAA==&#10;" fillcolor="white [3201]" strokecolor="#8064a2 [3207]" strokeweight="2.5pt">
                  <v:shadow color="#868686"/>
                </v:roundrect>
                <v:roundrect id="AutoShape 2428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YRd8MA&#10;AADcAAAADwAAAGRycy9kb3ducmV2LnhtbESPT2sCMRTE7wW/Q3hCbzVpD/5ZjVKkUt3b2np/JM/d&#10;xc3LkkTdfvumUPA4zMxvmNVmcJ24UYitZw2vEwWC2Hjbcq3h+2v3MgcRE7LFzjNp+KEIm/XoaYWF&#10;9Xeu6HZMtcgQjgVqaFLqCymjachhnPieOHtnHxymLEMtbcB7hrtOvik1lQ5bzgsN9rRtyFyOV6eh&#10;rMysK4Op9tuPz1NpS+UPrdL6eTy8L0EkGtIj/N/eWw3TxQL+zuQj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YRd8MAAADcAAAADwAAAAAAAAAAAAAAAACYAgAAZHJzL2Rv&#10;d25yZXYueG1sUEsFBgAAAAAEAAQA9QAAAIgDAAAAAA==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76832" behindDoc="1" locked="0" layoutInCell="1" allowOverlap="1" wp14:anchorId="10EBB059" wp14:editId="3CD9105D">
                <wp:simplePos x="0" y="0"/>
                <wp:positionH relativeFrom="column">
                  <wp:posOffset>-209550</wp:posOffset>
                </wp:positionH>
                <wp:positionV relativeFrom="paragraph">
                  <wp:posOffset>130175</wp:posOffset>
                </wp:positionV>
                <wp:extent cx="9553575" cy="390525"/>
                <wp:effectExtent l="0" t="0" r="0" b="3175"/>
                <wp:wrapNone/>
                <wp:docPr id="691" name="Rectangle 2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E3390B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BB059" id="Rectangle 2429" o:spid="_x0000_s1448" style="position:absolute;margin-left:-16.5pt;margin-top:10.25pt;width:752.25pt;height:30.75pt;z-index:-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pTs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4C44EB" w:rsidRDefault="00FA54BF" w:rsidP="00E3390B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</w:p>
    <w:p w:rsidR="00E3390B" w:rsidRDefault="00E3390B" w:rsidP="00E3390B">
      <w:r>
        <w:t xml:space="preserve"> </w:t>
      </w:r>
    </w:p>
    <w:p w:rsidR="00E3390B" w:rsidRDefault="00E3390B" w:rsidP="00E3390B"/>
    <w:p w:rsidR="00E3390B" w:rsidRDefault="0098454F" w:rsidP="00E3390B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598336" behindDoc="1" locked="0" layoutInCell="1" allowOverlap="1" wp14:anchorId="6E5584F1" wp14:editId="61DA047D">
            <wp:simplePos x="0" y="0"/>
            <wp:positionH relativeFrom="column">
              <wp:posOffset>6638925</wp:posOffset>
            </wp:positionH>
            <wp:positionV relativeFrom="paragraph">
              <wp:posOffset>102870</wp:posOffset>
            </wp:positionV>
            <wp:extent cx="484289" cy="571461"/>
            <wp:effectExtent l="76200" t="76200" r="68580" b="76835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89" cy="571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03EB21D4" wp14:editId="6E7D8380">
                <wp:simplePos x="0" y="0"/>
                <wp:positionH relativeFrom="column">
                  <wp:posOffset>2579370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7620" t="6985" r="8255" b="10160"/>
                <wp:wrapNone/>
                <wp:docPr id="688" name="AutoShape 2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EB21D4" id="AutoShape 2756" o:spid="_x0000_s1449" style="position:absolute;margin-left:203.1pt;margin-top:4.3pt;width:101.5pt;height:84.1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483648" behindDoc="1" locked="0" layoutInCell="1" allowOverlap="1" wp14:anchorId="602ABC42" wp14:editId="62852C6E">
                <wp:simplePos x="0" y="0"/>
                <wp:positionH relativeFrom="column">
                  <wp:posOffset>5274945</wp:posOffset>
                </wp:positionH>
                <wp:positionV relativeFrom="paragraph">
                  <wp:posOffset>54610</wp:posOffset>
                </wp:positionV>
                <wp:extent cx="1289685" cy="1068705"/>
                <wp:effectExtent l="7620" t="6985" r="7620" b="10160"/>
                <wp:wrapNone/>
                <wp:docPr id="687" name="AutoShape 2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2ABC42" id="AutoShape 2465" o:spid="_x0000_s1450" style="position:absolute;margin-left:415.35pt;margin-top:4.3pt;width:101.55pt;height:84.15pt;z-index:-25183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84000" behindDoc="1" locked="0" layoutInCell="1" allowOverlap="1" wp14:anchorId="2A066CDA" wp14:editId="538AA875">
                <wp:simplePos x="0" y="0"/>
                <wp:positionH relativeFrom="column">
                  <wp:posOffset>3927475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12700" t="6985" r="12700" b="10160"/>
                <wp:wrapNone/>
                <wp:docPr id="686" name="AutoShape 2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066CDA" id="AutoShape 2464" o:spid="_x0000_s1451" style="position:absolute;margin-left:309.25pt;margin-top:4.3pt;width:101.5pt;height:84.15pt;z-index:-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78880" behindDoc="0" locked="0" layoutInCell="1" allowOverlap="1" wp14:anchorId="096D725D" wp14:editId="46C915CD">
                <wp:simplePos x="0" y="0"/>
                <wp:positionH relativeFrom="column">
                  <wp:posOffset>7968615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5715" t="5715" r="9525" b="10160"/>
                <wp:wrapNone/>
                <wp:docPr id="685" name="AutoShape 2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6D725D" id="AutoShape 2453" o:spid="_x0000_s1452" style="position:absolute;margin-left:627.45pt;margin-top:4.2pt;width:101.55pt;height:84.25pt;z-index:2515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" filled="f" strokecolor="#899068" strokeweight=".5pt">
                <v:textbox>
                  <w:txbxContent>
                    <w:p w:rsidR="00FA54BF" w:rsidRPr="00575ED3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77856" behindDoc="1" locked="0" layoutInCell="1" allowOverlap="1" wp14:anchorId="2B564645" wp14:editId="27D29504">
                <wp:simplePos x="0" y="0"/>
                <wp:positionH relativeFrom="column">
                  <wp:posOffset>6621780</wp:posOffset>
                </wp:positionH>
                <wp:positionV relativeFrom="paragraph">
                  <wp:posOffset>53340</wp:posOffset>
                </wp:positionV>
                <wp:extent cx="1289050" cy="1069975"/>
                <wp:effectExtent l="11430" t="5715" r="13970" b="10160"/>
                <wp:wrapNone/>
                <wp:docPr id="684" name="AutoShape 2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564645" id="AutoShape 2452" o:spid="_x0000_s1453" style="position:absolute;margin-left:521.4pt;margin-top:4.2pt;width:101.5pt;height:84.25pt;z-index:-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" filled="f" strokecolor="#899068" strokeweight=".5pt">
                <v:textbox>
                  <w:txbxContent>
                    <w:p w:rsidR="00FA54BF" w:rsidRPr="00575ED3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:rsidR="00E3390B" w:rsidRDefault="00E3390B" w:rsidP="00E3390B"/>
    <w:p w:rsidR="00E3390B" w:rsidRDefault="00E3390B" w:rsidP="00E3390B"/>
    <w:p w:rsidR="00E3390B" w:rsidRDefault="00E3390B" w:rsidP="00E3390B"/>
    <w:p w:rsidR="00E3390B" w:rsidRDefault="00FA54BF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44192" behindDoc="0" locked="0" layoutInCell="1" allowOverlap="1" wp14:anchorId="3EEA195E" wp14:editId="35DC13D3">
                <wp:simplePos x="0" y="0"/>
                <wp:positionH relativeFrom="column">
                  <wp:posOffset>6617335</wp:posOffset>
                </wp:positionH>
                <wp:positionV relativeFrom="paragraph">
                  <wp:posOffset>92710</wp:posOffset>
                </wp:positionV>
                <wp:extent cx="1365885" cy="295275"/>
                <wp:effectExtent l="0" t="0" r="0" b="9525"/>
                <wp:wrapNone/>
                <wp:docPr id="689" name="Rectangle 2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8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E3390B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Independence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EA195E" id="Rectangle 2420" o:spid="_x0000_s1454" style="position:absolute;margin-left:521.05pt;margin-top:7.3pt;width:107.55pt;height:23.25pt;z-index:25114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Kor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1C6235" w:rsidRDefault="00FA54BF" w:rsidP="00E3390B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Independence Day</w:t>
                      </w:r>
                    </w:p>
                  </w:txbxContent>
                </v:textbox>
              </v:rect>
            </w:pict>
          </mc:Fallback>
        </mc:AlternateContent>
      </w:r>
    </w:p>
    <w:p w:rsidR="00E3390B" w:rsidRDefault="007312F7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01876A69" wp14:editId="4309E6D5">
                <wp:simplePos x="0" y="0"/>
                <wp:positionH relativeFrom="column">
                  <wp:posOffset>5216525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0" t="0" r="0" b="1270"/>
                <wp:wrapNone/>
                <wp:docPr id="683" name="Rectangle 2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98454F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876A69" id="Rectangle 2798" o:spid="_x0000_s1455" style="position:absolute;margin-left:410.75pt;margin-top:359.15pt;width:110.75pt;height:23.25pt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98454F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75040" behindDoc="0" locked="0" layoutInCell="1" allowOverlap="1" wp14:anchorId="6DE9450E" wp14:editId="290B20ED">
                <wp:simplePos x="0" y="0"/>
                <wp:positionH relativeFrom="column">
                  <wp:posOffset>3867150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0" t="0" r="3175" b="1270"/>
                <wp:wrapNone/>
                <wp:docPr id="682" name="Rectangle 2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98454F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E9450E" id="Rectangle 2797" o:spid="_x0000_s1456" style="position:absolute;margin-left:304.5pt;margin-top:359.15pt;width:110.75pt;height:23.25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GA6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NMJI0AGa9BnKRsW6ZyiaZTN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98454F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2AFADADF" wp14:editId="74AB6E62">
                <wp:simplePos x="0" y="0"/>
                <wp:positionH relativeFrom="column">
                  <wp:posOffset>2519680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0" t="0" r="0" b="1270"/>
                <wp:wrapNone/>
                <wp:docPr id="681" name="Rectangle 2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98454F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FADADF" id="Rectangle 2796" o:spid="_x0000_s1457" style="position:absolute;margin-left:198.4pt;margin-top:359.15pt;width:110.75pt;height:23.25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6sG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NMRI0AGa9BnKRsW6ZyiaZY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98454F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 wp14:anchorId="6FB6897A" wp14:editId="48C51278">
                <wp:simplePos x="0" y="0"/>
                <wp:positionH relativeFrom="column">
                  <wp:posOffset>1174750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3175" t="0" r="0" b="1270"/>
                <wp:wrapNone/>
                <wp:docPr id="680" name="Rectangle 2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98454F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B6897A" id="Rectangle 2795" o:spid="_x0000_s1458" style="position:absolute;margin-left:92.5pt;margin-top:359.15pt;width:110.75pt;height:23.25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98454F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 wp14:anchorId="4B6256E4" wp14:editId="16AC45BE">
                <wp:simplePos x="0" y="0"/>
                <wp:positionH relativeFrom="column">
                  <wp:posOffset>-173990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0" t="0" r="0" b="1270"/>
                <wp:wrapNone/>
                <wp:docPr id="679" name="Rectangle 2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98454F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6256E4" id="Rectangle 2794" o:spid="_x0000_s1459" style="position:absolute;margin-left:-13.7pt;margin-top:359.15pt;width:110.75pt;height:23.25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y1H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98454F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69FC467D" wp14:editId="0E2919A8">
                <wp:simplePos x="0" y="0"/>
                <wp:positionH relativeFrom="column">
                  <wp:posOffset>7910830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678" name="Rectangle 2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FC467D" id="Rectangle 2793" o:spid="_x0000_s1460" style="position:absolute;margin-left:622.9pt;margin-top:271.25pt;width:110.75pt;height:23.25pt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pcv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59C9F941" wp14:editId="346C076F">
                <wp:simplePos x="0" y="0"/>
                <wp:positionH relativeFrom="column">
                  <wp:posOffset>6562725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3175" b="2540"/>
                <wp:wrapNone/>
                <wp:docPr id="677" name="Rectangle 2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C9F941" id="Rectangle 2792" o:spid="_x0000_s1461" style="position:absolute;margin-left:516.75pt;margin-top:271.3pt;width:110.75pt;height:23.25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fOi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2F65F87B" wp14:editId="75FA4146">
                <wp:simplePos x="0" y="0"/>
                <wp:positionH relativeFrom="column">
                  <wp:posOffset>5220970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1270" t="0" r="1905" b="3175"/>
                <wp:wrapNone/>
                <wp:docPr id="676" name="Rectangle 2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65F87B" id="Rectangle 2791" o:spid="_x0000_s1462" style="position:absolute;margin-left:411.1pt;margin-top:271.25pt;width:110.75pt;height:23.2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1CA71C48" wp14:editId="51F4C7C1">
                <wp:simplePos x="0" y="0"/>
                <wp:positionH relativeFrom="column">
                  <wp:posOffset>3867150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3175" b="2540"/>
                <wp:wrapNone/>
                <wp:docPr id="675" name="Rectangle 2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A71C48" id="Rectangle 2790" o:spid="_x0000_s1463" style="position:absolute;margin-left:304.5pt;margin-top:271.3pt;width:110.75pt;height:23.25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36A00989" wp14:editId="349A9F1E">
                <wp:simplePos x="0" y="0"/>
                <wp:positionH relativeFrom="column">
                  <wp:posOffset>2521585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674" name="Rectangle 2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A00989" id="Rectangle 2789" o:spid="_x0000_s1464" style="position:absolute;margin-left:198.55pt;margin-top:271.3pt;width:110.75pt;height:23.2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dCf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GcFI0AGa9BnKRsW6ZyiapZ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AD70D47" wp14:editId="17252C4B">
                <wp:simplePos x="0" y="0"/>
                <wp:positionH relativeFrom="column">
                  <wp:posOffset>1174750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3175" t="0" r="0" b="2540"/>
                <wp:wrapNone/>
                <wp:docPr id="673" name="Rectangle 2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D70D47" id="Rectangle 2788" o:spid="_x0000_s1465" style="position:absolute;margin-left:92.5pt;margin-top:271.3pt;width:110.75pt;height:23.2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08210860" wp14:editId="764AF728">
                <wp:simplePos x="0" y="0"/>
                <wp:positionH relativeFrom="column">
                  <wp:posOffset>-173990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672" name="Rectangle 2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10860" id="Rectangle 2787" o:spid="_x0000_s1466" style="position:absolute;margin-left:-13.7pt;margin-top:271.25pt;width:110.75pt;height:23.2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4F8A0C9" wp14:editId="413CFE2F">
                <wp:simplePos x="0" y="0"/>
                <wp:positionH relativeFrom="column">
                  <wp:posOffset>7910830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671" name="Rectangle 2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F8A0C9" id="Rectangle 2784" o:spid="_x0000_s1467" style="position:absolute;margin-left:622.9pt;margin-top:183.35pt;width:110.75pt;height:23.2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/Cb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WYiRoAM06TOUjYp1z1A0S4m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5BF02FA2" wp14:editId="28603C89">
                <wp:simplePos x="0" y="0"/>
                <wp:positionH relativeFrom="column">
                  <wp:posOffset>6564630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1905" t="4445" r="1270" b="0"/>
                <wp:wrapNone/>
                <wp:docPr id="670" name="Rectangle 2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F02FA2" id="Rectangle 2783" o:spid="_x0000_s1468" style="position:absolute;margin-left:516.9pt;margin-top:183.35pt;width:110.75pt;height:23.2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H32vw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0EFF0FB7" wp14:editId="6A0A9EF1">
                <wp:simplePos x="0" y="0"/>
                <wp:positionH relativeFrom="column">
                  <wp:posOffset>5216525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669" name="Rectangle 2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FF0FB7" id="Rectangle 2782" o:spid="_x0000_s1469" style="position:absolute;margin-left:410.75pt;margin-top:183.35pt;width:110.75pt;height:23.2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aAa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JMNI0AGa9BnKRsW6ZyiapZG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4807DFC" wp14:editId="406DFEBE">
                <wp:simplePos x="0" y="0"/>
                <wp:positionH relativeFrom="column">
                  <wp:posOffset>3868420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1270" t="4445" r="1905" b="0"/>
                <wp:wrapNone/>
                <wp:docPr id="668" name="Rectangle 2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807DFC" id="Rectangle 2781" o:spid="_x0000_s1470" style="position:absolute;margin-left:304.6pt;margin-top:183.35pt;width:110.75pt;height:23.2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6D2A2D4" wp14:editId="69BD76C1">
                <wp:simplePos x="0" y="0"/>
                <wp:positionH relativeFrom="column">
                  <wp:posOffset>2519680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667" name="Rectangle 2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D2A2D4" id="Rectangle 2780" o:spid="_x0000_s1471" style="position:absolute;margin-left:198.4pt;margin-top:183.35pt;width:110.75pt;height:23.2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8u4vw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481BEDB" wp14:editId="20838AE3">
                <wp:simplePos x="0" y="0"/>
                <wp:positionH relativeFrom="column">
                  <wp:posOffset>1174750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3175" t="4445" r="0" b="0"/>
                <wp:wrapNone/>
                <wp:docPr id="666" name="Rectangle 2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1BEDB" id="Rectangle 2779" o:spid="_x0000_s1472" style="position:absolute;margin-left:92.5pt;margin-top:183.35pt;width:110.75pt;height:23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fT2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JMFI0AGa9BnKRsW6ZyiazTJ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173EA33" wp14:editId="06EC882A">
                <wp:simplePos x="0" y="0"/>
                <wp:positionH relativeFrom="column">
                  <wp:posOffset>-173990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665" name="Rectangle 2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3EA33" id="Rectangle 2778" o:spid="_x0000_s1473" style="position:absolute;margin-left:-13.7pt;margin-top:183.35pt;width:110.75pt;height:23.2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B305A72" wp14:editId="490AA12E">
                <wp:simplePos x="0" y="0"/>
                <wp:positionH relativeFrom="column">
                  <wp:posOffset>7911465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664" name="Rectangle 2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305A72" id="Rectangle 2777" o:spid="_x0000_s1474" style="position:absolute;margin-left:622.95pt;margin-top:95.45pt;width:110.75pt;height:23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oAn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hGAk6ABN+gxlo2LdMxTNZjN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7D62C6A" wp14:editId="2E72BC05">
                <wp:simplePos x="0" y="0"/>
                <wp:positionH relativeFrom="column">
                  <wp:posOffset>6562090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3810" b="0"/>
                <wp:wrapNone/>
                <wp:docPr id="663" name="Rectangle 2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D62C6A" id="Rectangle 2776" o:spid="_x0000_s1475" style="position:absolute;margin-left:516.7pt;margin-top:95.45pt;width:110.75pt;height:23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i50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2A3D9AC" wp14:editId="62E24465">
                <wp:simplePos x="0" y="0"/>
                <wp:positionH relativeFrom="column">
                  <wp:posOffset>5215255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662" name="Rectangle 2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A3D9AC" id="Rectangle 2775" o:spid="_x0000_s1476" style="position:absolute;margin-left:410.65pt;margin-top:95.45pt;width:110.75pt;height:23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NmAvg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65728" behindDoc="0" locked="0" layoutInCell="1" allowOverlap="1" wp14:anchorId="1D66B747" wp14:editId="0891EE72">
                <wp:simplePos x="0" y="0"/>
                <wp:positionH relativeFrom="column">
                  <wp:posOffset>3867150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3175" b="0"/>
                <wp:wrapNone/>
                <wp:docPr id="661" name="Rectangle 2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66B747" id="Rectangle 2774" o:spid="_x0000_s1477" style="position:absolute;margin-left:304.5pt;margin-top:95.45pt;width:110.75pt;height:23.25pt;z-index:2514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xK8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JMRI0AGa9BnKRsW6ZyiazYi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64992" behindDoc="0" locked="0" layoutInCell="1" allowOverlap="1" wp14:anchorId="6175421C" wp14:editId="6A761CF0">
                <wp:simplePos x="0" y="0"/>
                <wp:positionH relativeFrom="column">
                  <wp:posOffset>2505075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3175" b="0"/>
                <wp:wrapNone/>
                <wp:docPr id="660" name="Rectangle 2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75421C" id="Rectangle 2772" o:spid="_x0000_s1478" style="position:absolute;margin-left:197.25pt;margin-top:95.45pt;width:110.75pt;height:23.25pt;z-index:25096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56800" behindDoc="0" locked="0" layoutInCell="1" allowOverlap="1" wp14:anchorId="50410B30" wp14:editId="6A570EC5">
                <wp:simplePos x="0" y="0"/>
                <wp:positionH relativeFrom="column">
                  <wp:posOffset>1174750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3175" t="2540" r="0" b="0"/>
                <wp:wrapNone/>
                <wp:docPr id="659" name="Rectangle 2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410B30" id="Rectangle 2771" o:spid="_x0000_s1479" style="position:absolute;margin-left:92.5pt;margin-top:95.45pt;width:110.75pt;height:23.25pt;z-index:25095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54752" behindDoc="0" locked="0" layoutInCell="1" allowOverlap="1" wp14:anchorId="28DE8FB5" wp14:editId="7D3BDB0E">
                <wp:simplePos x="0" y="0"/>
                <wp:positionH relativeFrom="column">
                  <wp:posOffset>-173990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658" name="Rectangle 2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DE8FB5" id="Rectangle 2770" o:spid="_x0000_s1480" style="position:absolute;margin-left:-13.7pt;margin-top:95.45pt;width:110.75pt;height:23.25pt;z-index:25095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KEHvw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52704" behindDoc="0" locked="0" layoutInCell="1" allowOverlap="1" wp14:anchorId="7C4FB326" wp14:editId="1898BDCE">
                <wp:simplePos x="0" y="0"/>
                <wp:positionH relativeFrom="column">
                  <wp:posOffset>7910830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657" name="Rectangle 2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4FB326" id="Rectangle 2769" o:spid="_x0000_s1481" style="position:absolute;margin-left:622.9pt;margin-top:7.55pt;width:110.75pt;height:23.25pt;z-index:25095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ZK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eIaRoAM06TOUjYp1z1A0SzJ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50656" behindDoc="0" locked="0" layoutInCell="1" allowOverlap="1" wp14:anchorId="36B64B33" wp14:editId="0A6FA252">
                <wp:simplePos x="0" y="0"/>
                <wp:positionH relativeFrom="column">
                  <wp:posOffset>6564630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1905" t="635" r="1270" b="0"/>
                <wp:wrapNone/>
                <wp:docPr id="656" name="Rectangle 2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B64B33" id="Rectangle 2768" o:spid="_x0000_s1482" style="position:absolute;margin-left:516.9pt;margin-top:7.55pt;width:110.75pt;height:23.25pt;z-index:25095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48608" behindDoc="0" locked="0" layoutInCell="1" allowOverlap="1" wp14:anchorId="77B2DF81" wp14:editId="24354F27">
                <wp:simplePos x="0" y="0"/>
                <wp:positionH relativeFrom="column">
                  <wp:posOffset>5216525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655" name="Rectangle 2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B2DF81" id="Rectangle 2767" o:spid="_x0000_s1483" style="position:absolute;margin-left:410.75pt;margin-top:7.55pt;width:110.75pt;height:23.25pt;z-index:25094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DuUvQ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40416" behindDoc="0" locked="0" layoutInCell="1" allowOverlap="1" wp14:anchorId="2C2A453D" wp14:editId="6CAF063B">
                <wp:simplePos x="0" y="0"/>
                <wp:positionH relativeFrom="column">
                  <wp:posOffset>3868420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1270" t="635" r="1905" b="0"/>
                <wp:wrapNone/>
                <wp:docPr id="654" name="Rectangle 2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343A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2A453D" id="Rectangle 2766" o:spid="_x0000_s1484" style="position:absolute;margin-left:304.6pt;margin-top:7.55pt;width:110.75pt;height:23.25pt;z-index:25094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jh/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mGAk6ABN+gxlo2LdMxTNksT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343A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38368" behindDoc="0" locked="0" layoutInCell="1" allowOverlap="1" wp14:anchorId="118EF3CE" wp14:editId="342BEEBE">
                <wp:simplePos x="0" y="0"/>
                <wp:positionH relativeFrom="column">
                  <wp:posOffset>2521585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653" name="Rectangle 2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343A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8EF3CE" id="Rectangle 2765" o:spid="_x0000_s1485" style="position:absolute;margin-left:198.55pt;margin-top:7.55pt;width:110.75pt;height:23.25pt;z-index:25093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343A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8</w:t>
                      </w:r>
                    </w:p>
                  </w:txbxContent>
                </v:textbox>
              </v:rect>
            </w:pict>
          </mc:Fallback>
        </mc:AlternateContent>
      </w:r>
    </w:p>
    <w:p w:rsidR="00E3390B" w:rsidRDefault="00E3390B" w:rsidP="00E3390B"/>
    <w:p w:rsidR="00E3390B" w:rsidRDefault="00695F1D" w:rsidP="00E3390B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584512" behindDoc="1" locked="0" layoutInCell="1" allowOverlap="1" wp14:anchorId="1472BEC0" wp14:editId="110C896B">
            <wp:simplePos x="0" y="0"/>
            <wp:positionH relativeFrom="column">
              <wp:posOffset>6667500</wp:posOffset>
            </wp:positionH>
            <wp:positionV relativeFrom="paragraph">
              <wp:posOffset>136525</wp:posOffset>
            </wp:positionV>
            <wp:extent cx="483870" cy="570865"/>
            <wp:effectExtent l="76200" t="76200" r="68580" b="76835"/>
            <wp:wrapNone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D492C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36032" behindDoc="0" locked="0" layoutInCell="1" allowOverlap="1" wp14:anchorId="29009428" wp14:editId="1640848C">
                <wp:simplePos x="0" y="0"/>
                <wp:positionH relativeFrom="column">
                  <wp:posOffset>7919085</wp:posOffset>
                </wp:positionH>
                <wp:positionV relativeFrom="paragraph">
                  <wp:posOffset>120015</wp:posOffset>
                </wp:positionV>
                <wp:extent cx="1365885" cy="295275"/>
                <wp:effectExtent l="0" t="0" r="0" b="2540"/>
                <wp:wrapNone/>
                <wp:docPr id="634" name="Rectangle 2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8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6C7691" w:rsidRDefault="00FA54BF" w:rsidP="00E3390B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  <w:lang w:bidi="th-TH"/>
                              </w:rPr>
                            </w:pPr>
                            <w:r w:rsidRPr="006C7691">
                              <w:rPr>
                                <w:rFonts w:ascii="CordiaUPC" w:hAnsi="CordiaUPC" w:cs="CordiaUPC" w:hint="cs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วันเข้าพรรษา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009428" id="Rectangle 2785" o:spid="_x0000_s1486" style="position:absolute;margin-left:623.55pt;margin-top:9.45pt;width:107.55pt;height:23.25pt;z-index:2514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hOZvQIAAL4FAAAOAAAAZHJzL2Uyb0RvYy54bWysVNtu1DAQfUfiHyy/p7nUm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" filled="f" stroked="f" strokecolor="#899068" strokeweight=".5pt">
                <v:textbox>
                  <w:txbxContent>
                    <w:p w:rsidR="00FA54BF" w:rsidRPr="006C7691" w:rsidRDefault="00FA54BF" w:rsidP="00E3390B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cs/>
                          <w:lang w:bidi="th-TH"/>
                        </w:rPr>
                      </w:pPr>
                      <w:r w:rsidRPr="006C7691">
                        <w:rPr>
                          <w:rFonts w:ascii="CordiaUPC" w:hAnsi="CordiaUPC" w:cs="CordiaUPC" w:hint="cs"/>
                          <w:b/>
                          <w:bCs/>
                          <w:color w:val="FF0000"/>
                          <w:sz w:val="26"/>
                          <w:szCs w:val="26"/>
                          <w:cs/>
                          <w:lang w:bidi="th-TH"/>
                        </w:rPr>
                        <w:t>วันเข้าพรรษา</w:t>
                      </w:r>
                    </w:p>
                  </w:txbxContent>
                </v:textbox>
              </v:rect>
            </w:pict>
          </mc:Fallback>
        </mc:AlternateContent>
      </w:r>
      <w:r w:rsidR="0098454F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17952" behindDoc="0" locked="0" layoutInCell="1" allowOverlap="1" wp14:anchorId="4429A34F" wp14:editId="0C6AED3C">
                <wp:simplePos x="0" y="0"/>
                <wp:positionH relativeFrom="column">
                  <wp:posOffset>6752590</wp:posOffset>
                </wp:positionH>
                <wp:positionV relativeFrom="paragraph">
                  <wp:posOffset>81915</wp:posOffset>
                </wp:positionV>
                <wp:extent cx="1400810" cy="295275"/>
                <wp:effectExtent l="1270" t="1270" r="0" b="0"/>
                <wp:wrapNone/>
                <wp:docPr id="645" name="Rectangle 2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081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E3390B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proofErr w:type="spellStart"/>
                            <w:r w:rsidRPr="006C7691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>Asalha</w:t>
                            </w:r>
                            <w:proofErr w:type="spellEnd"/>
                            <w:r w:rsidRPr="006C7691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 xml:space="preserve"> Puja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29A34F" id="Rectangle 2786" o:spid="_x0000_s1487" style="position:absolute;margin-left:531.7pt;margin-top:6.45pt;width:110.3pt;height:23.25pt;z-index: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bsf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1C6235" w:rsidRDefault="00FA54BF" w:rsidP="00E3390B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proofErr w:type="spellStart"/>
                      <w:r w:rsidRPr="006C7691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>Asalha</w:t>
                      </w:r>
                      <w:proofErr w:type="spellEnd"/>
                      <w:r w:rsidRPr="006C7691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 xml:space="preserve"> Puja Day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36320" behindDoc="0" locked="0" layoutInCell="1" allowOverlap="1" wp14:anchorId="7D1BE0F9" wp14:editId="3192A9EB">
                <wp:simplePos x="0" y="0"/>
                <wp:positionH relativeFrom="column">
                  <wp:posOffset>7969250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19050" t="19050" r="25400" b="17145"/>
                <wp:wrapNone/>
                <wp:docPr id="652" name="AutoShape 2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28575">
                          <a:solidFill>
                            <a:srgbClr val="FFC000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98454F">
                              <w:rPr>
                                <w:b/>
                                <w:bCs/>
                                <w:color w:val="FFC000"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1BE0F9" id="AutoShape 2460" o:spid="_x0000_s1488" style="position:absolute;margin-left:627.5pt;margin-top:6.3pt;width:101.5pt;height:84.15pt;z-index:25093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" fillcolor="white [3201]" strokecolor="#ffc000" strokeweight="2.25pt">
                <v:shadow color="#868686"/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98454F">
                        <w:rPr>
                          <w:b/>
                          <w:bCs/>
                          <w:color w:val="FFC000"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28128" behindDoc="1" locked="0" layoutInCell="1" allowOverlap="1" wp14:anchorId="628D60C7" wp14:editId="64C6AC46">
                <wp:simplePos x="0" y="0"/>
                <wp:positionH relativeFrom="column">
                  <wp:posOffset>6622415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9050" t="19050" r="26035" b="17145"/>
                <wp:wrapNone/>
                <wp:docPr id="651" name="AutoShape 2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FFC000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FA54BF" w:rsidRPr="0075645C" w:rsidRDefault="00FA54BF" w:rsidP="0098454F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98454F">
                              <w:rPr>
                                <w:b/>
                                <w:bCs/>
                                <w:color w:val="FFC000"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8D60C7" id="AutoShape 2459" o:spid="_x0000_s1489" style="position:absolute;margin-left:521.45pt;margin-top:6.3pt;width:101.45pt;height:84.15pt;z-index:-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" filled="f" strokecolor="#ffc000" strokeweight="2.25pt">
                <v:textbox>
                  <w:txbxContent>
                    <w:p w:rsidR="00FA54BF" w:rsidRPr="0075645C" w:rsidRDefault="00FA54BF" w:rsidP="0098454F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98454F">
                        <w:rPr>
                          <w:b/>
                          <w:bCs/>
                          <w:color w:val="FFC000"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26080" behindDoc="1" locked="0" layoutInCell="1" allowOverlap="1" wp14:anchorId="34CBEE8B" wp14:editId="0E8B20AB">
                <wp:simplePos x="0" y="0"/>
                <wp:positionH relativeFrom="column">
                  <wp:posOffset>5274310</wp:posOffset>
                </wp:positionH>
                <wp:positionV relativeFrom="paragraph">
                  <wp:posOffset>80010</wp:posOffset>
                </wp:positionV>
                <wp:extent cx="1289685" cy="1068705"/>
                <wp:effectExtent l="6985" t="13335" r="8255" b="13335"/>
                <wp:wrapNone/>
                <wp:docPr id="650" name="AutoShape 2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98454F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CBEE8B" id="AutoShape 2458" o:spid="_x0000_s1490" style="position:absolute;margin-left:415.3pt;margin-top:6.3pt;width:101.55pt;height:84.15pt;z-index:-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98454F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24032" behindDoc="0" locked="0" layoutInCell="1" allowOverlap="1" wp14:anchorId="0A70EF41" wp14:editId="29974DC2">
                <wp:simplePos x="0" y="0"/>
                <wp:positionH relativeFrom="column">
                  <wp:posOffset>3926840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12065" t="13335" r="13335" b="13335"/>
                <wp:wrapNone/>
                <wp:docPr id="649" name="AutoShape 2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70EF41" id="AutoShape 2457" o:spid="_x0000_s1491" style="position:absolute;margin-left:309.2pt;margin-top:6.3pt;width:101.5pt;height:84.15pt;z-index:25092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21984" behindDoc="0" locked="0" layoutInCell="1" allowOverlap="1" wp14:anchorId="2C8EC759" wp14:editId="7C8259D3">
                <wp:simplePos x="0" y="0"/>
                <wp:positionH relativeFrom="column">
                  <wp:posOffset>2579370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7620" t="13335" r="8255" b="13335"/>
                <wp:wrapNone/>
                <wp:docPr id="648" name="AutoShape 2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8EC759" id="AutoShape 2456" o:spid="_x0000_s1492" style="position:absolute;margin-left:203.1pt;margin-top:6.3pt;width:101.5pt;height:84.15pt;z-index:25092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19936" behindDoc="0" locked="0" layoutInCell="1" allowOverlap="1" wp14:anchorId="2FBCF235" wp14:editId="7EA4AD26">
                <wp:simplePos x="0" y="0"/>
                <wp:positionH relativeFrom="column">
                  <wp:posOffset>1232535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3335" t="13335" r="12700" b="13335"/>
                <wp:wrapNone/>
                <wp:docPr id="647" name="AutoShape 2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FBCF235" id="AutoShape 2455" o:spid="_x0000_s1493" style="position:absolute;margin-left:97.05pt;margin-top:6.3pt;width:101.45pt;height:84.15pt;z-index:25091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11744" behindDoc="0" locked="0" layoutInCell="1" allowOverlap="1" wp14:anchorId="0E93791A" wp14:editId="4A999C4F">
                <wp:simplePos x="0" y="0"/>
                <wp:positionH relativeFrom="column">
                  <wp:posOffset>-114300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9525" t="13335" r="6350" b="13335"/>
                <wp:wrapNone/>
                <wp:docPr id="646" name="AutoShape 2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93791A" id="AutoShape 2454" o:spid="_x0000_s1494" style="position:absolute;margin-left:-9pt;margin-top:6.3pt;width:101.5pt;height:84.15pt;z-index:25091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" filled="f" strokecolor="#899068" strokeweight=".5pt">
                <v:textbox>
                  <w:txbxContent>
                    <w:p w:rsidR="00FA54BF" w:rsidRPr="00A05304" w:rsidRDefault="00FA54BF" w:rsidP="00E3390B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:rsidR="00E3390B" w:rsidRDefault="00E3390B" w:rsidP="00E3390B"/>
    <w:p w:rsidR="00E3390B" w:rsidRDefault="00E3390B" w:rsidP="00E3390B"/>
    <w:p w:rsidR="00E3390B" w:rsidRDefault="00E3390B" w:rsidP="00E3390B">
      <w:pPr>
        <w:jc w:val="center"/>
      </w:pPr>
    </w:p>
    <w:p w:rsidR="00E3390B" w:rsidRDefault="0098454F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13120" behindDoc="0" locked="0" layoutInCell="1" allowOverlap="1" wp14:anchorId="020E4F94" wp14:editId="7A0FA22D">
                <wp:simplePos x="0" y="0"/>
                <wp:positionH relativeFrom="column">
                  <wp:posOffset>6676390</wp:posOffset>
                </wp:positionH>
                <wp:positionV relativeFrom="paragraph">
                  <wp:posOffset>43180</wp:posOffset>
                </wp:positionV>
                <wp:extent cx="473710" cy="440690"/>
                <wp:effectExtent l="0" t="0" r="0" b="0"/>
                <wp:wrapNone/>
                <wp:docPr id="625" name="Rectangle 2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E3390B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0E4F94" id="Rectangle 2773" o:spid="_x0000_s1495" style="position:absolute;margin-left:525.7pt;margin-top:3.4pt;width:37.3pt;height:34.7pt;z-index:25101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E3390B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E3390B" w:rsidRDefault="00E3390B" w:rsidP="00E3390B"/>
    <w:p w:rsidR="00E3390B" w:rsidRDefault="00E3390B" w:rsidP="00E3390B"/>
    <w:p w:rsidR="00E3390B" w:rsidRDefault="007312F7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50912" behindDoc="1" locked="0" layoutInCell="1" allowOverlap="1" wp14:anchorId="44CD8825" wp14:editId="1BECBE4C">
                <wp:simplePos x="0" y="0"/>
                <wp:positionH relativeFrom="column">
                  <wp:posOffset>7969250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6350" t="10795" r="9525" b="5715"/>
                <wp:wrapNone/>
                <wp:docPr id="644" name="AutoShape 2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98454F">
                            <w:pPr>
                              <w:jc w:val="right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CD8825" id="AutoShape 2440" o:spid="_x0000_s1496" style="position:absolute;margin-left:627.5pt;margin-top:8.35pt;width:101.5pt;height:84.2pt;z-index:-2531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" filled="f" strokecolor="#899068" strokeweight=".5pt">
                <v:textbox>
                  <w:txbxContent>
                    <w:p w:rsidR="00FA54BF" w:rsidRPr="00F862F4" w:rsidRDefault="00FA54BF" w:rsidP="0098454F">
                      <w:pPr>
                        <w:jc w:val="right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46816" behindDoc="0" locked="0" layoutInCell="1" allowOverlap="1" wp14:anchorId="644D2EB1" wp14:editId="00052847">
                <wp:simplePos x="0" y="0"/>
                <wp:positionH relativeFrom="column">
                  <wp:posOffset>6622415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2065" t="10795" r="13970" b="5715"/>
                <wp:wrapNone/>
                <wp:docPr id="643" name="AutoShape 2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4D2EB1" id="AutoShape 2439" o:spid="_x0000_s1497" style="position:absolute;margin-left:521.45pt;margin-top:8.35pt;width:101.45pt;height:84.2pt;z-index:2501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74112" behindDoc="1" locked="0" layoutInCell="1" allowOverlap="1" wp14:anchorId="60E6D574" wp14:editId="12979CAF">
                <wp:simplePos x="0" y="0"/>
                <wp:positionH relativeFrom="column">
                  <wp:posOffset>5274310</wp:posOffset>
                </wp:positionH>
                <wp:positionV relativeFrom="paragraph">
                  <wp:posOffset>104140</wp:posOffset>
                </wp:positionV>
                <wp:extent cx="1289685" cy="1069340"/>
                <wp:effectExtent l="0" t="0" r="24765" b="16510"/>
                <wp:wrapNone/>
                <wp:docPr id="642" name="AutoShape 2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175">
                          <a:solidFill>
                            <a:srgbClr val="899068"/>
                          </a:solidFill>
                          <a:prstDash val="solid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E6D574" id="AutoShape 2438" o:spid="_x0000_s1498" style="position:absolute;margin-left:415.3pt;margin-top:8.2pt;width:101.55pt;height:84.2pt;z-index:-2532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" filled="f" fillcolor="white [3201]" strokecolor="#899068" strokeweight=".25pt">
                <v:shadow color="#868686"/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37600" behindDoc="0" locked="0" layoutInCell="1" allowOverlap="1" wp14:anchorId="5D62A93C" wp14:editId="2D033D76">
                <wp:simplePos x="0" y="0"/>
                <wp:positionH relativeFrom="column">
                  <wp:posOffset>3926840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2065" t="10795" r="13335" b="5715"/>
                <wp:wrapNone/>
                <wp:docPr id="641" name="AutoShape 2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62A93C" id="AutoShape 2437" o:spid="_x0000_s1499" style="position:absolute;margin-left:309.2pt;margin-top:8.35pt;width:101.5pt;height:84.2pt;z-index:2501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15072" behindDoc="0" locked="0" layoutInCell="1" allowOverlap="1" wp14:anchorId="7059A976" wp14:editId="3AC70CA7">
                <wp:simplePos x="0" y="0"/>
                <wp:positionH relativeFrom="column">
                  <wp:posOffset>2579370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7620" t="10795" r="8255" b="5715"/>
                <wp:wrapNone/>
                <wp:docPr id="640" name="AutoShape 2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59A976" id="AutoShape 2436" o:spid="_x0000_s1500" style="position:absolute;margin-left:203.1pt;margin-top:8.35pt;width:101.5pt;height:84.2pt;z-index:2501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03808" behindDoc="0" locked="0" layoutInCell="1" allowOverlap="1" wp14:anchorId="013D3505" wp14:editId="2427A5D5">
                <wp:simplePos x="0" y="0"/>
                <wp:positionH relativeFrom="column">
                  <wp:posOffset>1232535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335" t="10795" r="12700" b="5715"/>
                <wp:wrapNone/>
                <wp:docPr id="639" name="AutoShape 2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3D3505" id="AutoShape 2435" o:spid="_x0000_s1501" style="position:absolute;margin-left:97.05pt;margin-top:8.35pt;width:101.45pt;height:84.2pt;z-index:2501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00736" behindDoc="0" locked="0" layoutInCell="1" allowOverlap="1" wp14:anchorId="2011ABE2" wp14:editId="60FBB15D">
                <wp:simplePos x="0" y="0"/>
                <wp:positionH relativeFrom="column">
                  <wp:posOffset>-114300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0" t="0" r="25400" b="16510"/>
                <wp:wrapNone/>
                <wp:docPr id="638" name="AutoShape 2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A0530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011ABE2" id="AutoShape 2434" o:spid="_x0000_s1502" style="position:absolute;margin-left:-9pt;margin-top:8.35pt;width:101.5pt;height:84.2pt;z-index:2501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" fillcolor="white [3201]" strokecolor="red" strokeweight="2pt">
                <v:textbox>
                  <w:txbxContent>
                    <w:p w:rsidR="00FA54BF" w:rsidRPr="00A05304" w:rsidRDefault="00FA54BF" w:rsidP="00E3390B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</w:p>
    <w:p w:rsidR="00E3390B" w:rsidRDefault="00695F1D" w:rsidP="00E3390B">
      <w:r>
        <w:rPr>
          <w:noProof/>
          <w:lang w:bidi="th-TH"/>
        </w:rPr>
        <w:drawing>
          <wp:anchor distT="0" distB="0" distL="114300" distR="114300" simplePos="0" relativeHeight="251664384" behindDoc="1" locked="0" layoutInCell="1" allowOverlap="1" wp14:anchorId="1E9AA13B" wp14:editId="2D2817B8">
            <wp:simplePos x="0" y="0"/>
            <wp:positionH relativeFrom="column">
              <wp:posOffset>8010525</wp:posOffset>
            </wp:positionH>
            <wp:positionV relativeFrom="paragraph">
              <wp:posOffset>5080</wp:posOffset>
            </wp:positionV>
            <wp:extent cx="483870" cy="570865"/>
            <wp:effectExtent l="0" t="0" r="0" b="635"/>
            <wp:wrapNone/>
            <wp:docPr id="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3390B" w:rsidRDefault="00E3390B" w:rsidP="00E3390B"/>
    <w:p w:rsidR="00E3390B" w:rsidRDefault="00E3390B" w:rsidP="00E3390B"/>
    <w:p w:rsidR="00E3390B" w:rsidRDefault="00E3390B" w:rsidP="00E3390B"/>
    <w:p w:rsidR="00E3390B" w:rsidRDefault="00E3390B" w:rsidP="00E3390B"/>
    <w:p w:rsidR="00E3390B" w:rsidRDefault="00E3390B" w:rsidP="00E3390B"/>
    <w:p w:rsidR="00E3390B" w:rsidRDefault="007312F7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66272" behindDoc="0" locked="0" layoutInCell="1" allowOverlap="1" wp14:anchorId="7622CC07" wp14:editId="2FFA0EBF">
                <wp:simplePos x="0" y="0"/>
                <wp:positionH relativeFrom="column">
                  <wp:posOffset>-114300</wp:posOffset>
                </wp:positionH>
                <wp:positionV relativeFrom="paragraph">
                  <wp:posOffset>140970</wp:posOffset>
                </wp:positionV>
                <wp:extent cx="1289050" cy="1069340"/>
                <wp:effectExtent l="9525" t="7620" r="6350" b="8890"/>
                <wp:wrapNone/>
                <wp:docPr id="636" name="AutoShape 2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22CC07" id="AutoShape 2441" o:spid="_x0000_s1503" style="position:absolute;margin-left:-9pt;margin-top:11.1pt;width:101.5pt;height:84.2pt;z-index:2501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" fillcolor="white [3201]" strokecolor="black [3200]" strokeweight=".5pt">
                <v:shadow color="#868686"/>
                <v:textbox>
                  <w:txbxContent>
                    <w:p w:rsidR="00FA54BF" w:rsidRPr="00A05304" w:rsidRDefault="00FA54BF" w:rsidP="00E3390B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86752" behindDoc="1" locked="0" layoutInCell="1" allowOverlap="1" wp14:anchorId="271485F0" wp14:editId="596305C7">
                <wp:simplePos x="0" y="0"/>
                <wp:positionH relativeFrom="column">
                  <wp:posOffset>6622415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2065" t="8890" r="13970" b="7620"/>
                <wp:wrapNone/>
                <wp:docPr id="635" name="AutoShape 2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1485F0" id="AutoShape 2445" o:spid="_x0000_s1504" style="position:absolute;margin-left:521.45pt;margin-top:10.45pt;width:101.45pt;height:84.2pt;z-index:-25312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24640" behindDoc="0" locked="0" layoutInCell="1" allowOverlap="1" wp14:anchorId="46E188F8" wp14:editId="55507E97">
                <wp:simplePos x="0" y="0"/>
                <wp:positionH relativeFrom="column">
                  <wp:posOffset>3926205</wp:posOffset>
                </wp:positionH>
                <wp:positionV relativeFrom="paragraph">
                  <wp:posOffset>1249680</wp:posOffset>
                </wp:positionV>
                <wp:extent cx="1289050" cy="1069340"/>
                <wp:effectExtent l="11430" t="11430" r="13970" b="5080"/>
                <wp:wrapNone/>
                <wp:docPr id="633" name="AutoShape 2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E188F8" id="AutoShape 2759" o:spid="_x0000_s1505" style="position:absolute;margin-left:309.15pt;margin-top:98.4pt;width:101.5pt;height:84.2pt;z-index:25022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RORmA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3023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21568" behindDoc="0" locked="0" layoutInCell="1" allowOverlap="1" wp14:anchorId="0C15414C" wp14:editId="2676BD4E">
                <wp:simplePos x="0" y="0"/>
                <wp:positionH relativeFrom="column">
                  <wp:posOffset>2578735</wp:posOffset>
                </wp:positionH>
                <wp:positionV relativeFrom="paragraph">
                  <wp:posOffset>1249680</wp:posOffset>
                </wp:positionV>
                <wp:extent cx="1289050" cy="1069340"/>
                <wp:effectExtent l="6985" t="11430" r="8890" b="5080"/>
                <wp:wrapNone/>
                <wp:docPr id="632" name="AutoShape 2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15414C" id="AutoShape 2758" o:spid="_x0000_s1506" style="position:absolute;margin-left:203.05pt;margin-top:98.4pt;width:101.5pt;height:84.2pt;z-index:2502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217472" behindDoc="1" locked="0" layoutInCell="1" allowOverlap="1" wp14:anchorId="344911C2" wp14:editId="723B10B2">
                <wp:simplePos x="0" y="0"/>
                <wp:positionH relativeFrom="column">
                  <wp:posOffset>5273675</wp:posOffset>
                </wp:positionH>
                <wp:positionV relativeFrom="paragraph">
                  <wp:posOffset>1249680</wp:posOffset>
                </wp:positionV>
                <wp:extent cx="1289050" cy="1069340"/>
                <wp:effectExtent l="6350" t="11430" r="9525" b="5080"/>
                <wp:wrapNone/>
                <wp:docPr id="631" name="AutoShape 2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4911C2" id="AutoShape 2757" o:spid="_x0000_s1507" style="position:absolute;margin-left:415.25pt;margin-top:98.4pt;width:101.5pt;height:84.2pt;z-index:-2530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89824" behindDoc="1" locked="0" layoutInCell="1" allowOverlap="1" wp14:anchorId="5EFC78F8" wp14:editId="16B9A91F">
                <wp:simplePos x="0" y="0"/>
                <wp:positionH relativeFrom="column">
                  <wp:posOffset>7969250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350" t="8890" r="9525" b="7620"/>
                <wp:wrapNone/>
                <wp:docPr id="630" name="AutoShape 2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D275B1">
                            <w:pPr>
                              <w:jc w:val="right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FC78F8" id="AutoShape 2446" o:spid="_x0000_s1508" style="position:absolute;margin-left:627.5pt;margin-top:10.45pt;width:101.5pt;height:84.2pt;z-index:-2531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" filled="f" strokecolor="#899068" strokeweight=".5pt">
                <v:textbox>
                  <w:txbxContent>
                    <w:p w:rsidR="00FA54BF" w:rsidRPr="00F862F4" w:rsidRDefault="00FA54BF" w:rsidP="00D275B1">
                      <w:pPr>
                        <w:jc w:val="right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83680" behindDoc="0" locked="0" layoutInCell="1" allowOverlap="1" wp14:anchorId="6B99DABB" wp14:editId="08693B49">
                <wp:simplePos x="0" y="0"/>
                <wp:positionH relativeFrom="column">
                  <wp:posOffset>3926840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12065" t="8890" r="13335" b="7620"/>
                <wp:wrapNone/>
                <wp:docPr id="629" name="AutoShape 2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99DABB" id="AutoShape 2444" o:spid="_x0000_s1509" style="position:absolute;margin-left:309.2pt;margin-top:10.45pt;width:101.5pt;height:84.2pt;z-index:2501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79584" behindDoc="0" locked="0" layoutInCell="1" allowOverlap="1" wp14:anchorId="48142308" wp14:editId="4790B6A2">
                <wp:simplePos x="0" y="0"/>
                <wp:positionH relativeFrom="column">
                  <wp:posOffset>2579370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7620" t="8890" r="8255" b="7620"/>
                <wp:wrapNone/>
                <wp:docPr id="628" name="AutoShape 2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142308" id="AutoShape 2443" o:spid="_x0000_s1510" style="position:absolute;margin-left:203.1pt;margin-top:10.45pt;width:101.5pt;height:84.2pt;z-index:2501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70368" behindDoc="0" locked="0" layoutInCell="1" allowOverlap="1" wp14:anchorId="15BB3EB2" wp14:editId="4B60DDF9">
                <wp:simplePos x="0" y="0"/>
                <wp:positionH relativeFrom="column">
                  <wp:posOffset>1232535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335" t="8890" r="12700" b="7620"/>
                <wp:wrapNone/>
                <wp:docPr id="627" name="AutoShape 2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BB3EB2" id="AutoShape 2442" o:spid="_x0000_s1511" style="position:absolute;margin-left:97.05pt;margin-top:10.45pt;width:101.45pt;height:84.2pt;z-index:2501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97664" behindDoc="1" locked="0" layoutInCell="1" allowOverlap="1" wp14:anchorId="5E3072D8" wp14:editId="03B2BD10">
                <wp:simplePos x="0" y="0"/>
                <wp:positionH relativeFrom="column">
                  <wp:posOffset>5274310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985" t="8890" r="8890" b="7620"/>
                <wp:wrapNone/>
                <wp:docPr id="626" name="AutoShape 2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3072D8" id="AutoShape 2432" o:spid="_x0000_s1512" style="position:absolute;margin-left:415.3pt;margin-top:10.45pt;width:101.5pt;height:84.2pt;z-index:-2532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</w:p>
    <w:p w:rsidR="00E3390B" w:rsidRDefault="00695F1D" w:rsidP="00E3390B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3157376" behindDoc="1" locked="0" layoutInCell="1" allowOverlap="1" wp14:anchorId="0AF3B921" wp14:editId="4311D1FF">
            <wp:simplePos x="0" y="0"/>
            <wp:positionH relativeFrom="column">
              <wp:posOffset>7972425</wp:posOffset>
            </wp:positionH>
            <wp:positionV relativeFrom="paragraph">
              <wp:posOffset>20320</wp:posOffset>
            </wp:positionV>
            <wp:extent cx="483870" cy="570865"/>
            <wp:effectExtent l="0" t="0" r="0" b="635"/>
            <wp:wrapNone/>
            <wp:docPr id="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3390B" w:rsidRDefault="00E3390B" w:rsidP="00E3390B"/>
    <w:p w:rsidR="00E3390B" w:rsidRDefault="00E3390B" w:rsidP="00E3390B"/>
    <w:p w:rsidR="00E3390B" w:rsidRDefault="00D275B1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52352" behindDoc="0" locked="0" layoutInCell="1" allowOverlap="1" wp14:anchorId="0582ED94" wp14:editId="0AE1057C">
                <wp:simplePos x="0" y="0"/>
                <wp:positionH relativeFrom="column">
                  <wp:posOffset>7982585</wp:posOffset>
                </wp:positionH>
                <wp:positionV relativeFrom="paragraph">
                  <wp:posOffset>74295</wp:posOffset>
                </wp:positionV>
                <wp:extent cx="473710" cy="440690"/>
                <wp:effectExtent l="0" t="0" r="0" b="0"/>
                <wp:wrapNone/>
                <wp:docPr id="637" name="Rectangle 2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E3390B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ข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2ED94" id="Rectangle 2430" o:spid="_x0000_s1513" style="position:absolute;margin-left:628.55pt;margin-top:5.85pt;width:37.3pt;height:34.7pt;z-index:25085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" filled="f" stroked="f" strokecolor="#899068" strokeweight=".5pt">
                <v:textbox>
                  <w:txbxContent>
                    <w:p w:rsidR="00FA54BF" w:rsidRPr="001218B4" w:rsidRDefault="00FA54BF" w:rsidP="00E3390B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ข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E3390B" w:rsidRDefault="00E3390B" w:rsidP="00E3390B"/>
    <w:p w:rsidR="00E3390B" w:rsidRDefault="00E3390B" w:rsidP="00E3390B"/>
    <w:p w:rsidR="00E3390B" w:rsidRDefault="00A23520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380608" behindDoc="0" locked="0" layoutInCell="1" allowOverlap="1" wp14:anchorId="6229D27E" wp14:editId="797D1C63">
                <wp:simplePos x="0" y="0"/>
                <wp:positionH relativeFrom="column">
                  <wp:posOffset>6505574</wp:posOffset>
                </wp:positionH>
                <wp:positionV relativeFrom="paragraph">
                  <wp:posOffset>135255</wp:posOffset>
                </wp:positionV>
                <wp:extent cx="3019425" cy="1116330"/>
                <wp:effectExtent l="0" t="0" r="0" b="7620"/>
                <wp:wrapNone/>
                <wp:docPr id="944" name="Rectangle 2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19425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Default="00FA54BF" w:rsidP="00A23520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    </w:t>
                            </w:r>
                          </w:p>
                          <w:p w:rsidR="00FA54BF" w:rsidRPr="00A23520" w:rsidRDefault="00FA54BF" w:rsidP="00A23520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     </w:t>
                            </w:r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>12-</w:t>
                            </w:r>
                            <w:proofErr w:type="gramStart"/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>13</w:t>
                            </w:r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  <w:t xml:space="preserve">  ทำบุญวันเข้าพรรษา</w:t>
                            </w:r>
                            <w:proofErr w:type="gramEnd"/>
                          </w:p>
                          <w:p w:rsidR="00FA54BF" w:rsidRPr="00A23520" w:rsidRDefault="00FA54BF" w:rsidP="00A23520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      </w:t>
                            </w:r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 xml:space="preserve">12-13 Buddhist </w:t>
                            </w:r>
                            <w:proofErr w:type="gramStart"/>
                            <w:r w:rsidRPr="00A23520">
                              <w:rPr>
                                <w:rFonts w:ascii="JasmineUPC" w:hAnsi="JasmineUPC" w:cs="JasmineUPC"/>
                                <w:b/>
                                <w:bCs/>
                                <w:sz w:val="38"/>
                                <w:szCs w:val="38"/>
                                <w:lang w:bidi="th-TH"/>
                              </w:rPr>
                              <w:t>lent  Ceremony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29D27E" id="_x0000_s1514" style="position:absolute;margin-left:512.25pt;margin-top:10.65pt;width:237.75pt;height:87.9pt;z-index:2533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vehWvgIAAL8FAAAOAAAAZHJzL2Uyb0RvYy54bWysVNtu1DAQfUfiHyy/p7msN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" filled="f" stroked="f" strokecolor="#899068" strokeweight=".5pt">
                <v:textbox>
                  <w:txbxContent>
                    <w:p w:rsidR="00FA54BF" w:rsidRDefault="00FA54BF" w:rsidP="00A23520">
                      <w:pP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    </w:t>
                      </w:r>
                    </w:p>
                    <w:p w:rsidR="00FA54BF" w:rsidRPr="00A23520" w:rsidRDefault="00FA54BF" w:rsidP="00A23520">
                      <w:pP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     </w:t>
                      </w:r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>12-</w:t>
                      </w:r>
                      <w:proofErr w:type="gramStart"/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>13</w:t>
                      </w:r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  <w:t xml:space="preserve">  ทำบุญวันเข้าพรรษา</w:t>
                      </w:r>
                      <w:proofErr w:type="gramEnd"/>
                    </w:p>
                    <w:p w:rsidR="00FA54BF" w:rsidRPr="00A23520" w:rsidRDefault="00FA54BF" w:rsidP="00A23520">
                      <w:pP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      </w:t>
                      </w:r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 xml:space="preserve">12-13 Buddhist </w:t>
                      </w:r>
                      <w:proofErr w:type="gramStart"/>
                      <w:r w:rsidRPr="00A23520">
                        <w:rPr>
                          <w:rFonts w:ascii="JasmineUPC" w:hAnsi="JasmineUPC" w:cs="JasmineUPC"/>
                          <w:b/>
                          <w:bCs/>
                          <w:sz w:val="38"/>
                          <w:szCs w:val="38"/>
                          <w:lang w:bidi="th-TH"/>
                        </w:rPr>
                        <w:t>lent  Ceremony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:rsidR="00E3390B" w:rsidRDefault="007312F7" w:rsidP="00E3390B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06624" behindDoc="0" locked="0" layoutInCell="1" allowOverlap="1" wp14:anchorId="7110D1AF" wp14:editId="2D492BA6">
                <wp:simplePos x="0" y="0"/>
                <wp:positionH relativeFrom="column">
                  <wp:posOffset>-114300</wp:posOffset>
                </wp:positionH>
                <wp:positionV relativeFrom="paragraph">
                  <wp:posOffset>19685</wp:posOffset>
                </wp:positionV>
                <wp:extent cx="1289050" cy="1069975"/>
                <wp:effectExtent l="9525" t="10160" r="6350" b="5715"/>
                <wp:wrapNone/>
                <wp:docPr id="623" name="AutoShape 2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10D1AF" id="AutoShape 2447" o:spid="_x0000_s1515" style="position:absolute;margin-left:-9pt;margin-top:1.55pt;width:101.5pt;height:84.25pt;z-index:25090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" filled="f" strokecolor="#899068" strokeweight=".5pt">
                <v:textbox>
                  <w:txbxContent>
                    <w:p w:rsidR="00FA54BF" w:rsidRPr="00A05304" w:rsidRDefault="00FA54BF" w:rsidP="00E3390B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09696" behindDoc="0" locked="0" layoutInCell="1" allowOverlap="1" wp14:anchorId="6B1C498E" wp14:editId="373ECD04">
                <wp:simplePos x="0" y="0"/>
                <wp:positionH relativeFrom="column">
                  <wp:posOffset>1232535</wp:posOffset>
                </wp:positionH>
                <wp:positionV relativeFrom="paragraph">
                  <wp:posOffset>3175</wp:posOffset>
                </wp:positionV>
                <wp:extent cx="1288415" cy="1069975"/>
                <wp:effectExtent l="13335" t="12700" r="12700" b="12700"/>
                <wp:wrapNone/>
                <wp:docPr id="622" name="AutoShape 2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E3390B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1C498E" id="AutoShape 2448" o:spid="_x0000_s1516" style="position:absolute;margin-left:97.05pt;margin-top:.25pt;width:101.45pt;height:84.25pt;z-index:25090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E3390B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</w:p>
    <w:p w:rsidR="00E3390B" w:rsidRDefault="00E3390B" w:rsidP="00E3390B"/>
    <w:p w:rsidR="00E3390B" w:rsidRDefault="00A23520" w:rsidP="00E3390B">
      <w:r>
        <w:rPr>
          <w:noProof/>
          <w:lang w:bidi="th-TH"/>
        </w:rPr>
        <w:drawing>
          <wp:anchor distT="0" distB="0" distL="114300" distR="114300" simplePos="0" relativeHeight="251368448" behindDoc="0" locked="0" layoutInCell="1" allowOverlap="1" wp14:anchorId="2F3218EE" wp14:editId="2FF32C57">
            <wp:simplePos x="0" y="0"/>
            <wp:positionH relativeFrom="column">
              <wp:posOffset>6616065</wp:posOffset>
            </wp:positionH>
            <wp:positionV relativeFrom="paragraph">
              <wp:posOffset>130810</wp:posOffset>
            </wp:positionV>
            <wp:extent cx="266700" cy="262255"/>
            <wp:effectExtent l="0" t="0" r="0" b="4445"/>
            <wp:wrapNone/>
            <wp:docPr id="122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390B" w:rsidRDefault="00E3390B" w:rsidP="00E3390B">
      <w:r>
        <w:rPr>
          <w:noProof/>
          <w:lang w:bidi="th-TH"/>
        </w:rPr>
        <w:drawing>
          <wp:anchor distT="0" distB="0" distL="114300" distR="114300" simplePos="0" relativeHeight="251505152" behindDoc="1" locked="0" layoutInCell="1" allowOverlap="1" wp14:anchorId="10F25054" wp14:editId="3B00671B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72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504128" behindDoc="1" locked="0" layoutInCell="1" allowOverlap="1" wp14:anchorId="19804051" wp14:editId="68301E2B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73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390B" w:rsidRDefault="00BD5183" w:rsidP="00E3390B">
      <w:r>
        <w:rPr>
          <w:noProof/>
          <w:lang w:bidi="th-TH"/>
        </w:rPr>
        <w:drawing>
          <wp:anchor distT="0" distB="0" distL="114300" distR="114300" simplePos="0" relativeHeight="251503104" behindDoc="1" locked="0" layoutInCell="1" allowOverlap="1" wp14:anchorId="655189C7" wp14:editId="041F8D16">
            <wp:simplePos x="0" y="0"/>
            <wp:positionH relativeFrom="column">
              <wp:posOffset>8580120</wp:posOffset>
            </wp:positionH>
            <wp:positionV relativeFrom="paragraph">
              <wp:posOffset>80010</wp:posOffset>
            </wp:positionV>
            <wp:extent cx="814705" cy="796290"/>
            <wp:effectExtent l="0" t="0" r="4445" b="3810"/>
            <wp:wrapNone/>
            <wp:docPr id="71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05" cy="79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502080" behindDoc="1" locked="0" layoutInCell="1" allowOverlap="1" wp14:anchorId="3E0C6EA1" wp14:editId="7DFCF7D1">
            <wp:simplePos x="0" y="0"/>
            <wp:positionH relativeFrom="column">
              <wp:posOffset>-250190</wp:posOffset>
            </wp:positionH>
            <wp:positionV relativeFrom="paragraph">
              <wp:posOffset>60960</wp:posOffset>
            </wp:positionV>
            <wp:extent cx="821690" cy="803275"/>
            <wp:effectExtent l="9207" t="0" r="6668" b="6667"/>
            <wp:wrapNone/>
            <wp:docPr id="74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1690" cy="80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390B" w:rsidRDefault="00E3390B" w:rsidP="00E3390B"/>
    <w:p w:rsidR="00E3390B" w:rsidRDefault="00BD5183" w:rsidP="00E3390B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00032" behindDoc="0" locked="0" layoutInCell="1" allowOverlap="1" wp14:anchorId="72E5A57A" wp14:editId="6F0A39E5">
                <wp:simplePos x="0" y="0"/>
                <wp:positionH relativeFrom="column">
                  <wp:posOffset>457200</wp:posOffset>
                </wp:positionH>
                <wp:positionV relativeFrom="paragraph">
                  <wp:posOffset>217170</wp:posOffset>
                </wp:positionV>
                <wp:extent cx="8212455" cy="436245"/>
                <wp:effectExtent l="0" t="0" r="0" b="1905"/>
                <wp:wrapNone/>
                <wp:docPr id="621" name="Rectangle 2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12455" cy="436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466E38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สพฺพทานํ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ธมฺมทานํ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ชินาติ การให้ธรรมย่อมชนะการให้ทั้งปวง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The gift of truth excels all other gifts”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E5A57A" id="Rectangle 2415" o:spid="_x0000_s1517" style="position:absolute;margin-left:36pt;margin-top:17.1pt;width:646.65pt;height:34.35pt;z-index:25150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" filled="f" stroked="f" strokecolor="#899068" strokeweight=".5pt">
                <v:textbox>
                  <w:txbxContent>
                    <w:p w:rsidR="00FA54BF" w:rsidRPr="003A232E" w:rsidRDefault="00FA54BF" w:rsidP="00466E38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สพฺพทานํ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ธมฺมทานํ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ชินาติ การให้ธรรมย่อมชนะการให้ทั้งปวง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>The gift of truth excels all other gifts”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440001B6" wp14:editId="4F4E7C48">
                <wp:simplePos x="0" y="0"/>
                <wp:positionH relativeFrom="column">
                  <wp:posOffset>3810000</wp:posOffset>
                </wp:positionH>
                <wp:positionV relativeFrom="paragraph">
                  <wp:posOffset>-6982460</wp:posOffset>
                </wp:positionV>
                <wp:extent cx="1790700" cy="1059180"/>
                <wp:effectExtent l="0" t="0" r="0" b="762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105918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ED492C" w:rsidRDefault="00FA54BF" w:rsidP="00FA1768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</w:pPr>
                            <w:r w:rsidRPr="00ED492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0001B6" id="Rectangle 7" o:spid="_x0000_s1518" style="position:absolute;margin-left:300pt;margin-top:-549.8pt;width:141pt;height:83.4pt;z-index: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" filled="f" stroked="f" strokeweight=".25pt">
                <v:textbox>
                  <w:txbxContent>
                    <w:p w:rsidR="00FA54BF" w:rsidRPr="00ED492C" w:rsidRDefault="00FA54BF" w:rsidP="00FA1768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</w:pPr>
                      <w:r w:rsidRPr="00ED492C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</w:p>
    <w:p w:rsidR="00E3390B" w:rsidRDefault="00280DE3" w:rsidP="00E3390B">
      <w:pPr>
        <w:rPr>
          <w:lang w:bidi="th-TH"/>
        </w:rPr>
      </w:pPr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3A708E5F" wp14:editId="0B12B44C">
                <wp:simplePos x="0" y="0"/>
                <wp:positionH relativeFrom="column">
                  <wp:posOffset>6134100</wp:posOffset>
                </wp:positionH>
                <wp:positionV relativeFrom="paragraph">
                  <wp:posOffset>-198120</wp:posOffset>
                </wp:positionV>
                <wp:extent cx="3205480" cy="895350"/>
                <wp:effectExtent l="0" t="0" r="0" b="0"/>
                <wp:wrapNone/>
                <wp:docPr id="619" name="Rectangle 2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895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ED492C" w:rsidRDefault="00FA54BF" w:rsidP="00736973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ED492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August 20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708E5F" id="Rectangle 2498" o:spid="_x0000_s1519" style="position:absolute;margin-left:483pt;margin-top:-15.6pt;width:252.4pt;height:70.5pt;z-index:25156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" filled="f" stroked="f" strokecolor="#899068" strokeweight=".5pt">
                <v:textbox>
                  <w:txbxContent>
                    <w:p w:rsidR="00FA54BF" w:rsidRPr="00ED492C" w:rsidRDefault="00FA54BF" w:rsidP="00736973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ED492C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August 20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14</w:t>
                      </w:r>
                    </w:p>
                  </w:txbxContent>
                </v:textbox>
              </v:rect>
            </w:pict>
          </mc:Fallback>
        </mc:AlternateContent>
      </w:r>
      <w:r w:rsidR="00ED492C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679B7CA8" wp14:editId="530A29F3">
                <wp:simplePos x="0" y="0"/>
                <wp:positionH relativeFrom="column">
                  <wp:posOffset>3614420</wp:posOffset>
                </wp:positionH>
                <wp:positionV relativeFrom="paragraph">
                  <wp:posOffset>-403860</wp:posOffset>
                </wp:positionV>
                <wp:extent cx="1818640" cy="1101090"/>
                <wp:effectExtent l="0" t="0" r="0" b="381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8640" cy="110109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ED492C" w:rsidRDefault="00FA54BF" w:rsidP="00ED492C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</w:pPr>
                            <w:r w:rsidRPr="00ED492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9B7CA8" id="Rectangle 32" o:spid="_x0000_s1520" style="position:absolute;margin-left:284.6pt;margin-top:-31.8pt;width:143.2pt;height:86.7pt;z-index:2516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" filled="f" stroked="f" strokeweight=".25pt">
                <v:textbox>
                  <w:txbxContent>
                    <w:p w:rsidR="00FA54BF" w:rsidRPr="00ED492C" w:rsidRDefault="00FA54BF" w:rsidP="00ED492C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</w:pPr>
                      <w:r w:rsidRPr="00ED492C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 w:rsidR="00ED492C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499008" behindDoc="0" locked="0" layoutInCell="1" allowOverlap="1" wp14:anchorId="47F81EDA" wp14:editId="14C4674A">
                <wp:simplePos x="0" y="0"/>
                <wp:positionH relativeFrom="column">
                  <wp:posOffset>-213360</wp:posOffset>
                </wp:positionH>
                <wp:positionV relativeFrom="paragraph">
                  <wp:posOffset>-68580</wp:posOffset>
                </wp:positionV>
                <wp:extent cx="3520440" cy="657225"/>
                <wp:effectExtent l="0" t="0" r="0" b="9525"/>
                <wp:wrapNone/>
                <wp:docPr id="620" name="Rectangle 2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044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736973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สิงหาคม </w:t>
                            </w:r>
                            <w:r w:rsidRPr="00305BD9"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๒๕</w:t>
                            </w: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๕๗ ปีมะเมีย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F81EDA" id="Rectangle 2499" o:spid="_x0000_s1521" style="position:absolute;margin-left:-16.8pt;margin-top:-5.4pt;width:277.2pt;height:51.75pt;z-index:25149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9nnvA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" filled="f" stroked="f" strokecolor="#899068" strokeweight=".5pt">
                <v:textbox>
                  <w:txbxContent>
                    <w:p w:rsidR="00FA54BF" w:rsidRPr="00305BD9" w:rsidRDefault="00FA54BF" w:rsidP="00736973">
                      <w:pPr>
                        <w:rPr>
                          <w:b/>
                          <w:bCs/>
                          <w:sz w:val="24"/>
                          <w:szCs w:val="24"/>
                          <w:rtl/>
                          <w:cs/>
                        </w:rPr>
                      </w:pP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สิงหาคม </w:t>
                      </w:r>
                      <w:r w:rsidRPr="00305BD9"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๒๕</w:t>
                      </w:r>
                      <w:r>
                        <w:rPr>
                          <w:rFonts w:ascii="Aharoni" w:hAnsi="Aharon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๕๗ ปีมะเมีย</w:t>
                      </w:r>
                    </w:p>
                  </w:txbxContent>
                </v:textbox>
              </v:rect>
            </w:pict>
          </mc:Fallback>
        </mc:AlternateContent>
      </w:r>
    </w:p>
    <w:p w:rsidR="00736973" w:rsidRDefault="00736973" w:rsidP="00736973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533824" behindDoc="0" locked="0" layoutInCell="1" allowOverlap="1" wp14:anchorId="4DBB5068" wp14:editId="26088D69">
            <wp:simplePos x="0" y="0"/>
            <wp:positionH relativeFrom="column">
              <wp:posOffset>3114675</wp:posOffset>
            </wp:positionH>
            <wp:positionV relativeFrom="paragraph">
              <wp:posOffset>-352425</wp:posOffset>
            </wp:positionV>
            <wp:extent cx="2857500" cy="1047750"/>
            <wp:effectExtent l="19050" t="0" r="0" b="0"/>
            <wp:wrapThrough wrapText="bothSides">
              <wp:wrapPolygon edited="0">
                <wp:start x="-144" y="0"/>
                <wp:lineTo x="-144" y="21207"/>
                <wp:lineTo x="21600" y="21207"/>
                <wp:lineTo x="21600" y="0"/>
                <wp:lineTo x="-144" y="0"/>
              </wp:wrapPolygon>
            </wp:wrapThrough>
            <wp:docPr id="81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6973" w:rsidRDefault="00736973" w:rsidP="00736973"/>
    <w:p w:rsidR="00736973" w:rsidRDefault="00736973" w:rsidP="00736973"/>
    <w:p w:rsidR="00736973" w:rsidRDefault="00736973" w:rsidP="00736973"/>
    <w:p w:rsidR="00736973" w:rsidRDefault="007312F7" w:rsidP="00736973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529728" behindDoc="1" locked="0" layoutInCell="1" allowOverlap="1" wp14:anchorId="3125B0A4" wp14:editId="0DF63F99">
                <wp:simplePos x="0" y="0"/>
                <wp:positionH relativeFrom="column">
                  <wp:posOffset>-114300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5875" r="19050" b="22860"/>
                <wp:wrapNone/>
                <wp:docPr id="610" name="Group 2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611" name="AutoShape 2504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AutoShape 2505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3" name="AutoShape 2506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4" name="AutoShape 2507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" name="AutoShape 2508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6" name="AutoShape 2509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" name="AutoShape 2510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532352" id="Group 2503" o:spid="_x0000_s1026" style="position:absolute;margin-left:-9pt;margin-top:10.25pt;width:738pt;height:26.95pt;z-index:-251786752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">
                <v:roundrect id="AutoShape 2504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eQY8QA&#10;AADcAAAADwAAAGRycy9kb3ducmV2LnhtbESPQWvCQBSE7wX/w/IEb3UTD9amrlIEwauxBY+v2WcS&#10;zL6Nu5uY+OvdQqHHYWa+YdbbwTSiJ+drywrSeQKCuLC65lLB12n/ugLhA7LGxjIpGMnDdjN5WWOm&#10;7Z2P1OehFBHCPkMFVQhtJqUvKjLo57Yljt7FOoMhSldK7fAe4aaRiyRZSoM1x4UKW9pVVFzzzih4&#10;e7if79X7cBldc73lXXcY++NZqdl0+PwAEWgI/+G/9kErWKYp/J6JR0B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XkGPEAAAA3AAAAA8AAAAAAAAAAAAAAAAAmAIAAGRycy9k&#10;b3ducmV2LnhtbFBLBQYAAAAABAAEAPUAAACJAwAAAAA=&#10;" fillcolor="white [3201]" strokecolor="#c0504d [3205]" strokeweight="2.5pt">
                  <v:shadow color="#868686"/>
                </v:roundrect>
                <v:roundrect id="AutoShape 2505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aOScYA&#10;AADcAAAADwAAAGRycy9kb3ducmV2LnhtbESPQWvCQBSE74L/YXmF3nQTQZHoKqWiWLAHbQ8en9ln&#10;sjT7NmZXk/bXdwXB4zAz3zDzZWcrcaPGG8cK0mECgjh32nCh4PtrPZiC8AFZY+WYFPySh+Wi35tj&#10;pl3Le7odQiEihH2GCsoQ6kxKn5dk0Q9dTRy9s2sshiibQuoG2wi3lRwlyURaNBwXSqzpvaT853C1&#10;Cvbm1LnddJ2218+dWR3tx2XzN1bq9aV7m4EI1IVn+NHeagWTdAT3M/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aOSc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506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IXl8UA&#10;AADcAAAADwAAAGRycy9kb3ducmV2LnhtbESPX2vCMBTF3wd+h3AF3zTpBm50RhGHMNhkm/ri26W5&#10;azqbm9JEW7+9EYQ9Hs6fH2e26F0tztSGyrOGbKJAEBfeVFxq2O/W4xcQISIbrD2ThgsFWMwHDzPM&#10;je/4h87bWIo0wiFHDTbGJpcyFJYcholviJP361uHMcm2lKbFLo27Wj4qNZUOK04Eiw2tLBXH7ckl&#10;7sf6ufvbHPa7zy+VGXX4frO81Ho07JevICL18T98b78bDdPsCW5n0hG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gheXxQAAANwAAAAPAAAAAAAAAAAAAAAAAJgCAABkcnMv&#10;ZG93bnJldi54bWxQSwUGAAAAAAQABAD1AAAAigMAAAAA&#10;" fillcolor="white [3201]" strokecolor="#9bbb59 [3206]" strokeweight="2.5pt">
                  <v:shadow color="#868686"/>
                </v:roundrect>
                <v:roundrect id="AutoShape 2507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Wd0cUA&#10;AADcAAAADwAAAGRycy9kb3ducmV2LnhtbESPQWvCQBSE74X+h+UJvekmUkSiq2ih0ENpUFu9PrPP&#10;JJh9m+5uTfLvuwWhx2FmvmGW69404kbO15YVpJMEBHFhdc2lgs/D63gOwgdkjY1lUjCQh/Xq8WGJ&#10;mbYd7+i2D6WIEPYZKqhCaDMpfVGRQT+xLXH0LtYZDFG6UmqHXYSbRk6TZCYN1hwXKmzppaLiuv8x&#10;Co5t7U/opsPH7vyFcr7J37+3uVJPo36zABGoD//he/tNK5ilz/B3Jh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VZ3RxQAAANwAAAAPAAAAAAAAAAAAAAAAAJgCAABkcnMv&#10;ZG93bnJldi54bWxQSwUGAAAAAAQABAD1AAAAigMAAAAA&#10;" fillcolor="white [3201]" strokecolor="#4bacc6 [3208]" strokeweight="2.5pt">
                  <v:shadow color="#868686"/>
                </v:roundrect>
                <v:roundrect id="AutoShape 2508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8WPcYA&#10;AADcAAAADwAAAGRycy9kb3ducmV2LnhtbESPT2vCQBTE74LfYXkFb7qJoEjqKqWiKNiDfw49PrPP&#10;ZGn2bcyuJu2n7xYKHoeZ+Q0zX3a2Eg9qvHGsIB0lIIhzpw0XCs6n9XAGwgdkjZVjUvBNHpaLfm+O&#10;mXYtH+hxDIWIEPYZKihDqDMpfV6SRT9yNXH0rq6xGKJsCqkbbCPcVnKcJFNp0XBcKLGm95Lyr+Pd&#10;KjiYS+f2s3Xa3j/2ZvVpd7fNz0SpwUv39goiUBee4f/2ViuYphP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U8WPc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509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bTacQA&#10;AADcAAAADwAAAGRycy9kb3ducmV2LnhtbESPQWvCQBSE7wX/w/IK3uomAYNEV2kKBfHSGr14e2Sf&#10;STD7NmY3mv77riB4HGbmG2a1GU0rbtS7xrKCeBaBIC6tbrhScDx8fyxAOI+ssbVMCv7IwWY9eVth&#10;pu2d93QrfCUChF2GCmrvu0xKV9Zk0M1sRxy8s+0N+iD7Suoe7wFuWplEUSoNNhwWauzoq6byUgxG&#10;wQ9dTlZfz7si52LIrTvtk9+5UtP38XMJwtPoX+Fne6sVpHEKjzPhCM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202nEAAAA3AAAAA8AAAAAAAAAAAAAAAAAmAIAAGRycy9k&#10;b3ducmV2LnhtbFBLBQYAAAAABAAEAPUAAACJAwAAAAA=&#10;" fillcolor="white [3201]" strokecolor="#8064a2 [3207]" strokeweight="2.5pt">
                  <v:shadow color="#868686"/>
                </v:roundrect>
                <v:roundrect id="AutoShape 2510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YjxMIA&#10;AADcAAAADwAAAGRycy9kb3ducmV2LnhtbESPQWsCMRSE7wX/Q3gFbzXRg5bVKEWU6t7W1vsjed1d&#10;unlZklTXf28EocdhZr5hVpvBdeJCIbaeNUwnCgSx8bblWsP31/7tHURMyBY7z6ThRhE269HLCgvr&#10;r1zR5ZRqkSEcC9TQpNQXUkbTkMM48T1x9n58cJiyDLW0Aa8Z7jo5U2ouHbacFxrsaduQ+T39OQ1l&#10;ZRZdGUx12O4+z6UtlT+2Suvx6/CxBJFoSP/hZ/tgNcynC3icyUdAr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diPEwgAAANwAAAAPAAAAAAAAAAAAAAAAAJgCAABkcnMvZG93&#10;bnJldi54bWxQSwUGAAAAAAQABAD1AAAAhwMAAAAA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1776" behindDoc="1" locked="0" layoutInCell="1" allowOverlap="1" wp14:anchorId="3AF29704" wp14:editId="07984468">
                <wp:simplePos x="0" y="0"/>
                <wp:positionH relativeFrom="column">
                  <wp:posOffset>-209550</wp:posOffset>
                </wp:positionH>
                <wp:positionV relativeFrom="paragraph">
                  <wp:posOffset>130175</wp:posOffset>
                </wp:positionV>
                <wp:extent cx="9553575" cy="390525"/>
                <wp:effectExtent l="0" t="0" r="0" b="3175"/>
                <wp:wrapNone/>
                <wp:docPr id="609" name="Rectangle 2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736973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F29704" id="Rectangle 2511" o:spid="_x0000_s1522" style="position:absolute;margin-left:-16.5pt;margin-top:10.25pt;width:752.25pt;height:30.75pt;z-index:-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4C44EB" w:rsidRDefault="00FA54BF" w:rsidP="00736973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</w:p>
    <w:p w:rsidR="00736973" w:rsidRDefault="00736973" w:rsidP="00736973">
      <w:r>
        <w:t xml:space="preserve"> </w:t>
      </w:r>
    </w:p>
    <w:p w:rsidR="00736973" w:rsidRDefault="00736973" w:rsidP="00736973"/>
    <w:p w:rsidR="00736973" w:rsidRDefault="007312F7" w:rsidP="00736973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16416" behindDoc="0" locked="0" layoutInCell="1" allowOverlap="1" wp14:anchorId="7784F5FC" wp14:editId="42DDCB31">
                <wp:simplePos x="0" y="0"/>
                <wp:positionH relativeFrom="column">
                  <wp:posOffset>6621780</wp:posOffset>
                </wp:positionH>
                <wp:positionV relativeFrom="paragraph">
                  <wp:posOffset>53340</wp:posOffset>
                </wp:positionV>
                <wp:extent cx="1289050" cy="1069975"/>
                <wp:effectExtent l="11430" t="5715" r="13970" b="10160"/>
                <wp:wrapNone/>
                <wp:docPr id="608" name="AutoShape 2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CF29C7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00"/>
                                <w:szCs w:val="1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84F5FC" id="AutoShape 2534" o:spid="_x0000_s1523" style="position:absolute;margin-left:521.4pt;margin-top:4.2pt;width:101.5pt;height:84.25pt;z-index:25151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" filled="f" strokecolor="#899068" strokeweight=".5pt">
                <v:textbox>
                  <w:txbxContent>
                    <w:p w:rsidR="00FA54BF" w:rsidRPr="00CF29C7" w:rsidRDefault="00FA54BF" w:rsidP="0073697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100"/>
                          <w:szCs w:val="100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 wp14:anchorId="51C90060" wp14:editId="27203A18">
                <wp:simplePos x="0" y="0"/>
                <wp:positionH relativeFrom="column">
                  <wp:posOffset>7968615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5715" t="5715" r="9525" b="10160"/>
                <wp:wrapNone/>
                <wp:docPr id="607" name="AutoShape 2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CF29C7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C90060" id="AutoShape 2535" o:spid="_x0000_s1524" style="position:absolute;margin-left:627.45pt;margin-top:4.2pt;width:101.55pt;height:84.25pt;z-index:25151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" filled="f" strokecolor="#899068" strokeweight=".5pt">
                <v:textbox>
                  <w:txbxContent>
                    <w:p w:rsidR="00FA54BF" w:rsidRPr="00CF29C7" w:rsidRDefault="00FA54BF" w:rsidP="0073697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:rsidR="00736973" w:rsidRDefault="00736973" w:rsidP="00736973"/>
    <w:p w:rsidR="00736973" w:rsidRDefault="00736973" w:rsidP="00736973"/>
    <w:p w:rsidR="00736973" w:rsidRDefault="00736973" w:rsidP="00736973"/>
    <w:p w:rsidR="00736973" w:rsidRDefault="00736973" w:rsidP="00736973"/>
    <w:p w:rsidR="00736973" w:rsidRDefault="00CF627C" w:rsidP="0073697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4848" behindDoc="0" locked="0" layoutInCell="1" allowOverlap="1" wp14:anchorId="183168B3" wp14:editId="3A8A60B6">
                <wp:simplePos x="0" y="0"/>
                <wp:positionH relativeFrom="column">
                  <wp:posOffset>6569710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0" r="0" b="9525"/>
                <wp:wrapNone/>
                <wp:docPr id="585" name="Rectangle 2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6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9</w:t>
                            </w:r>
                          </w:p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3168B3" id="Rectangle 2799" o:spid="_x0000_s1525" style="position:absolute;margin-left:517.3pt;margin-top:7.55pt;width:110.75pt;height:23.25pt;z-index:25153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T+hvgIAAL4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6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9</w:t>
                      </w:r>
                    </w:p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82656" behindDoc="1" locked="0" layoutInCell="1" allowOverlap="1" wp14:anchorId="69ACFD1B" wp14:editId="2C76F097">
                <wp:simplePos x="0" y="0"/>
                <wp:positionH relativeFrom="column">
                  <wp:posOffset>-114300</wp:posOffset>
                </wp:positionH>
                <wp:positionV relativeFrom="paragraph">
                  <wp:posOffset>3739515</wp:posOffset>
                </wp:positionV>
                <wp:extent cx="1289050" cy="1069340"/>
                <wp:effectExtent l="9525" t="5715" r="6350" b="10795"/>
                <wp:wrapNone/>
                <wp:docPr id="606" name="AutoShape 3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ACFD1B" id="AutoShape 3099" o:spid="_x0000_s1526" style="position:absolute;margin-left:-9pt;margin-top:294.45pt;width:101.5pt;height:84.2pt;z-index:-25153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69F8AD64" wp14:editId="0420BBAF">
                <wp:simplePos x="0" y="0"/>
                <wp:positionH relativeFrom="column">
                  <wp:posOffset>-173990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0" t="0" r="0" b="1270"/>
                <wp:wrapNone/>
                <wp:docPr id="605" name="Rectangle 3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47529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F8AD64" id="Rectangle 3100" o:spid="_x0000_s1527" style="position:absolute;margin-left:-13.7pt;margin-top:359.15pt;width:110.75pt;height:23.2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47529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76CCE0B1" wp14:editId="2CD4E861">
                <wp:simplePos x="0" y="0"/>
                <wp:positionH relativeFrom="column">
                  <wp:posOffset>2520315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0" t="0" r="0" b="1270"/>
                <wp:wrapNone/>
                <wp:docPr id="604" name="Rectangle 2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47529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CE0B1" id="Rectangle 2825" o:spid="_x0000_s1528" style="position:absolute;margin-left:198.45pt;margin-top:359.15pt;width:110.75pt;height:23.2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47529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7EE3914C" wp14:editId="7B4A1C6C">
                <wp:simplePos x="0" y="0"/>
                <wp:positionH relativeFrom="column">
                  <wp:posOffset>1174750</wp:posOffset>
                </wp:positionH>
                <wp:positionV relativeFrom="paragraph">
                  <wp:posOffset>4561205</wp:posOffset>
                </wp:positionV>
                <wp:extent cx="1406525" cy="295275"/>
                <wp:effectExtent l="3175" t="0" r="0" b="1270"/>
                <wp:wrapNone/>
                <wp:docPr id="603" name="Rectangle 2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E3914C" id="Rectangle 2824" o:spid="_x0000_s1529" style="position:absolute;margin-left:92.5pt;margin-top:359.15pt;width:110.75pt;height:23.2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bLv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T4BIjQQdo0mcoGxXrnqEojYi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5315956" wp14:editId="313D2D0E">
                <wp:simplePos x="0" y="0"/>
                <wp:positionH relativeFrom="column">
                  <wp:posOffset>7910830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602" name="Rectangle 2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315956" id="Rectangle 2822" o:spid="_x0000_s1530" style="position:absolute;margin-left:622.9pt;margin-top:271.25pt;width:110.75pt;height:23.2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2F652BF" wp14:editId="0ED12901">
                <wp:simplePos x="0" y="0"/>
                <wp:positionH relativeFrom="column">
                  <wp:posOffset>6563995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1270" t="0" r="1905" b="2540"/>
                <wp:wrapNone/>
                <wp:docPr id="601" name="Rectangle 2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12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F652BF" id="Rectangle 2821" o:spid="_x0000_s1531" style="position:absolute;margin-left:516.85pt;margin-top:271.3pt;width:110.75pt;height:23.2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12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91EC703" wp14:editId="7CC561AD">
                <wp:simplePos x="0" y="0"/>
                <wp:positionH relativeFrom="column">
                  <wp:posOffset>5215255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600" name="Rectangle 2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1EC703" id="Rectangle 2820" o:spid="_x0000_s1532" style="position:absolute;margin-left:410.65pt;margin-top:271.3pt;width:110.75pt;height:23.2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B4134C4" wp14:editId="4F92140D">
                <wp:simplePos x="0" y="0"/>
                <wp:positionH relativeFrom="column">
                  <wp:posOffset>3867785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635" t="0" r="2540" b="3175"/>
                <wp:wrapNone/>
                <wp:docPr id="599" name="Rectangle 2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10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4134C4" id="Rectangle 2819" o:spid="_x0000_s1533" style="position:absolute;margin-left:304.55pt;margin-top:271.25pt;width:110.75pt;height:23.2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8GG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10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32181030" wp14:editId="6031D6A1">
                <wp:simplePos x="0" y="0"/>
                <wp:positionH relativeFrom="column">
                  <wp:posOffset>2521585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598" name="Rectangle 2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9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181030" id="Rectangle 2818" o:spid="_x0000_s1534" style="position:absolute;margin-left:198.55pt;margin-top:271.3pt;width:110.75pt;height:23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9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7303CC7B" wp14:editId="73C87D65">
                <wp:simplePos x="0" y="0"/>
                <wp:positionH relativeFrom="column">
                  <wp:posOffset>1174750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3175" t="0" r="0" b="2540"/>
                <wp:wrapNone/>
                <wp:docPr id="597" name="Rectangle 2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8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03CC7B" id="Rectangle 2817" o:spid="_x0000_s1535" style="position:absolute;margin-left:92.5pt;margin-top:271.3pt;width:110.75pt;height:23.2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Brm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8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D7F8F7D" wp14:editId="51B09BBB">
                <wp:simplePos x="0" y="0"/>
                <wp:positionH relativeFrom="column">
                  <wp:posOffset>-173990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596" name="Rectangle 2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7F8F7D" id="Rectangle 2816" o:spid="_x0000_s1536" style="position:absolute;margin-left:-13.7pt;margin-top:271.3pt;width:110.75pt;height:23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Y/cvQ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62496" behindDoc="0" locked="0" layoutInCell="1" allowOverlap="1" wp14:anchorId="7F532F5E" wp14:editId="354D3291">
                <wp:simplePos x="0" y="0"/>
                <wp:positionH relativeFrom="column">
                  <wp:posOffset>5215890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593" name="Rectangle 2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4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532F5E" id="Rectangle 2813" o:spid="_x0000_s1537" style="position:absolute;margin-left:410.7pt;margin-top:183.35pt;width:110.75pt;height:23.25pt;z-index:25156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Z4Svg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4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61472" behindDoc="0" locked="0" layoutInCell="1" allowOverlap="1" wp14:anchorId="6D99C39C" wp14:editId="3EF216D5">
                <wp:simplePos x="0" y="0"/>
                <wp:positionH relativeFrom="column">
                  <wp:posOffset>3868420</wp:posOffset>
                </wp:positionH>
                <wp:positionV relativeFrom="paragraph">
                  <wp:posOffset>2310130</wp:posOffset>
                </wp:positionV>
                <wp:extent cx="1406525" cy="295275"/>
                <wp:effectExtent l="1270" t="0" r="1905" b="4445"/>
                <wp:wrapNone/>
                <wp:docPr id="592" name="Rectangle 2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3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99C39C" id="Rectangle 2812" o:spid="_x0000_s1538" style="position:absolute;margin-left:304.6pt;margin-top:181.9pt;width:110.75pt;height:23.25pt;z-index:2515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cT2vQ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3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6862B73A" wp14:editId="2E1C21B6">
                <wp:simplePos x="0" y="0"/>
                <wp:positionH relativeFrom="column">
                  <wp:posOffset>2520315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591" name="Rectangle 2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2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62B73A" id="Rectangle 2811" o:spid="_x0000_s1539" style="position:absolute;margin-left:198.45pt;margin-top:183.35pt;width:110.75pt;height:23.25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2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0845FD57" wp14:editId="0014AB41">
                <wp:simplePos x="0" y="0"/>
                <wp:positionH relativeFrom="column">
                  <wp:posOffset>1172845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1270" t="4445" r="1905" b="0"/>
                <wp:wrapNone/>
                <wp:docPr id="590" name="Rectangle 2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45FD57" id="Rectangle 2810" o:spid="_x0000_s1540" style="position:absolute;margin-left:92.35pt;margin-top:183.35pt;width:110.75pt;height:23.25pt;z-index:25155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3280" behindDoc="0" locked="0" layoutInCell="1" allowOverlap="1" wp14:anchorId="33FA9C61" wp14:editId="304DFED2">
                <wp:simplePos x="0" y="0"/>
                <wp:positionH relativeFrom="column">
                  <wp:posOffset>-173990</wp:posOffset>
                </wp:positionH>
                <wp:positionV relativeFrom="paragraph">
                  <wp:posOffset>2328545</wp:posOffset>
                </wp:positionV>
                <wp:extent cx="1406525" cy="295275"/>
                <wp:effectExtent l="0" t="4445" r="0" b="0"/>
                <wp:wrapNone/>
                <wp:docPr id="589" name="Rectangle 2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15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FA9C61" id="Rectangle 2809" o:spid="_x0000_s1541" style="position:absolute;margin-left:-13.7pt;margin-top:183.35pt;width:110.75pt;height:23.25pt;z-index:25155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A7J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15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3B358DA4" wp14:editId="10878DC5">
                <wp:simplePos x="0" y="0"/>
                <wp:positionH relativeFrom="column">
                  <wp:posOffset>7911465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588" name="Rectangle 2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14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358DA4" id="Rectangle 2808" o:spid="_x0000_s1542" style="position:absolute;margin-left:622.95pt;margin-top:95.45pt;width:110.75pt;height:23.25pt;z-index:25155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14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3B567317" wp14:editId="7E8A1FDB">
                <wp:simplePos x="0" y="0"/>
                <wp:positionH relativeFrom="column">
                  <wp:posOffset>6563995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1270" t="2540" r="1905" b="0"/>
                <wp:wrapNone/>
                <wp:docPr id="587" name="Rectangle 2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13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567317" id="Rectangle 2807" o:spid="_x0000_s1543" style="position:absolute;margin-left:516.85pt;margin-top:95.45pt;width:110.75pt;height:23.25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Yym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13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 wp14:anchorId="13F500FC" wp14:editId="393370BB">
                <wp:simplePos x="0" y="0"/>
                <wp:positionH relativeFrom="column">
                  <wp:posOffset>7910830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586" name="Rectangle 2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7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9</w:t>
                            </w:r>
                          </w:p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F500FC" id="Rectangle 2800" o:spid="_x0000_s1544" style="position:absolute;margin-left:622.9pt;margin-top:7.55pt;width:110.75pt;height:23.25pt;z-index:25153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FjE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7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9</w:t>
                      </w:r>
                    </w:p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36973" w:rsidRDefault="00736973" w:rsidP="00736973"/>
    <w:p w:rsidR="00736973" w:rsidRDefault="00D12A61" w:rsidP="00736973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787776" behindDoc="1" locked="0" layoutInCell="1" allowOverlap="1" wp14:anchorId="05787DB8" wp14:editId="7A7BAFC4">
            <wp:simplePos x="0" y="0"/>
            <wp:positionH relativeFrom="column">
              <wp:posOffset>-104775</wp:posOffset>
            </wp:positionH>
            <wp:positionV relativeFrom="paragraph">
              <wp:posOffset>120650</wp:posOffset>
            </wp:positionV>
            <wp:extent cx="483870" cy="570966"/>
            <wp:effectExtent l="76200" t="76200" r="68580" b="76835"/>
            <wp:wrapNone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8704" behindDoc="0" locked="0" layoutInCell="1" allowOverlap="1" wp14:anchorId="7612EDAF" wp14:editId="4F35399A">
                <wp:simplePos x="0" y="0"/>
                <wp:positionH relativeFrom="column">
                  <wp:posOffset>7968615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5715" t="13335" r="10160" b="13335"/>
                <wp:wrapNone/>
                <wp:docPr id="583" name="AutoShape 2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12EDAF" id="AutoShape 2542" o:spid="_x0000_s1545" style="position:absolute;margin-left:627.45pt;margin-top:6.3pt;width:101.5pt;height:84.15pt;z-index:25152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3040" behindDoc="0" locked="0" layoutInCell="1" allowOverlap="1" wp14:anchorId="47EF997E" wp14:editId="4DE05ABA">
                <wp:simplePos x="0" y="0"/>
                <wp:positionH relativeFrom="column">
                  <wp:posOffset>3867785</wp:posOffset>
                </wp:positionH>
                <wp:positionV relativeFrom="paragraph">
                  <wp:posOffset>901065</wp:posOffset>
                </wp:positionV>
                <wp:extent cx="1406525" cy="295275"/>
                <wp:effectExtent l="635" t="0" r="2540" b="3810"/>
                <wp:wrapNone/>
                <wp:docPr id="572" name="Rectangle 2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EF997E" id="Rectangle 2805" o:spid="_x0000_s1546" style="position:absolute;margin-left:304.55pt;margin-top:70.95pt;width:110.75pt;height:23.25pt;z-index:25154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F1zvQ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 wp14:anchorId="33057740" wp14:editId="73BC9861">
                <wp:simplePos x="0" y="0"/>
                <wp:positionH relativeFrom="column">
                  <wp:posOffset>2520315</wp:posOffset>
                </wp:positionH>
                <wp:positionV relativeFrom="paragraph">
                  <wp:posOffset>901065</wp:posOffset>
                </wp:positionV>
                <wp:extent cx="1406525" cy="295275"/>
                <wp:effectExtent l="0" t="0" r="0" b="3810"/>
                <wp:wrapNone/>
                <wp:docPr id="571" name="Rectangle 2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10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9</w:t>
                            </w:r>
                          </w:p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057740" id="Rectangle 2804" o:spid="_x0000_s1547" style="position:absolute;margin-left:198.45pt;margin-top:70.95pt;width:110.75pt;height:23.25pt;z-index:25154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5ZPvgIAAL4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10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9</w:t>
                      </w:r>
                    </w:p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9968" behindDoc="0" locked="0" layoutInCell="1" allowOverlap="1" wp14:anchorId="252EC20B" wp14:editId="0DD6DCC4">
                <wp:simplePos x="0" y="0"/>
                <wp:positionH relativeFrom="column">
                  <wp:posOffset>1174750</wp:posOffset>
                </wp:positionH>
                <wp:positionV relativeFrom="paragraph">
                  <wp:posOffset>901065</wp:posOffset>
                </wp:positionV>
                <wp:extent cx="1406525" cy="295275"/>
                <wp:effectExtent l="3175" t="0" r="0" b="3810"/>
                <wp:wrapNone/>
                <wp:docPr id="570" name="Rectangle 2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9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9</w:t>
                            </w:r>
                          </w:p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2EC20B" id="Rectangle 2803" o:spid="_x0000_s1548" style="position:absolute;margin-left:92.5pt;margin-top:70.95pt;width:110.75pt;height:23.25pt;z-index:25153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9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9</w:t>
                      </w:r>
                    </w:p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8944" behindDoc="0" locked="0" layoutInCell="1" allowOverlap="1" wp14:anchorId="06E00A99" wp14:editId="5C033652">
                <wp:simplePos x="0" y="0"/>
                <wp:positionH relativeFrom="column">
                  <wp:posOffset>-173990</wp:posOffset>
                </wp:positionH>
                <wp:positionV relativeFrom="paragraph">
                  <wp:posOffset>901065</wp:posOffset>
                </wp:positionV>
                <wp:extent cx="1406525" cy="295275"/>
                <wp:effectExtent l="0" t="0" r="0" b="3810"/>
                <wp:wrapNone/>
                <wp:docPr id="569" name="Rectangle 2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8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9</w:t>
                            </w:r>
                          </w:p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E00A99" id="Rectangle 2802" o:spid="_x0000_s1549" style="position:absolute;margin-left:-13.7pt;margin-top:70.95pt;width:110.75pt;height:23.25pt;z-index:25153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cbO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8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9</w:t>
                      </w:r>
                    </w:p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5632" behindDoc="0" locked="0" layoutInCell="1" allowOverlap="1" wp14:anchorId="0247BE1C" wp14:editId="1554F53E">
                <wp:simplePos x="0" y="0"/>
                <wp:positionH relativeFrom="column">
                  <wp:posOffset>5274310</wp:posOffset>
                </wp:positionH>
                <wp:positionV relativeFrom="paragraph">
                  <wp:posOffset>80010</wp:posOffset>
                </wp:positionV>
                <wp:extent cx="1289685" cy="1068705"/>
                <wp:effectExtent l="6985" t="13335" r="8255" b="13335"/>
                <wp:wrapNone/>
                <wp:docPr id="568" name="AutoShape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47BE1C" id="AutoShape 2540" o:spid="_x0000_s1550" style="position:absolute;margin-left:415.3pt;margin-top:6.3pt;width:101.55pt;height:84.15pt;z-index:25152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3584" behindDoc="0" locked="0" layoutInCell="1" allowOverlap="1" wp14:anchorId="7751006C" wp14:editId="798A2937">
                <wp:simplePos x="0" y="0"/>
                <wp:positionH relativeFrom="column">
                  <wp:posOffset>3926840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12065" t="13335" r="13335" b="13335"/>
                <wp:wrapNone/>
                <wp:docPr id="567" name="AutoShape 2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51006C" id="AutoShape 2539" o:spid="_x0000_s1551" style="position:absolute;margin-left:309.2pt;margin-top:6.3pt;width:101.5pt;height:84.15pt;z-index:25152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2560" behindDoc="1" locked="0" layoutInCell="1" allowOverlap="1" wp14:anchorId="445C1818" wp14:editId="1C1526F7">
                <wp:simplePos x="0" y="0"/>
                <wp:positionH relativeFrom="column">
                  <wp:posOffset>2579370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7620" t="13335" r="8255" b="13335"/>
                <wp:wrapNone/>
                <wp:docPr id="566" name="AutoShape 2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5C1818" id="AutoShape 2538" o:spid="_x0000_s1552" style="position:absolute;margin-left:203.1pt;margin-top:6.3pt;width:101.5pt;height:84.15pt;z-index:-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0512" behindDoc="0" locked="0" layoutInCell="1" allowOverlap="1" wp14:anchorId="728487D3" wp14:editId="615BAF66">
                <wp:simplePos x="0" y="0"/>
                <wp:positionH relativeFrom="column">
                  <wp:posOffset>1232535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3335" t="13335" r="12700" b="13335"/>
                <wp:wrapNone/>
                <wp:docPr id="565" name="AutoShape 2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28487D3" id="AutoShape 2537" o:spid="_x0000_s1553" style="position:absolute;margin-left:97.05pt;margin-top:6.3pt;width:101.45pt;height:84.15pt;z-index:25152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19488" behindDoc="1" locked="0" layoutInCell="1" allowOverlap="1" wp14:anchorId="1564BEBD" wp14:editId="54F6149A">
                <wp:simplePos x="0" y="0"/>
                <wp:positionH relativeFrom="column">
                  <wp:posOffset>-114300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9525" t="13335" r="6350" b="13335"/>
                <wp:wrapNone/>
                <wp:docPr id="564" name="AutoShape 2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64BEBD" id="AutoShape 2536" o:spid="_x0000_s1554" style="position:absolute;margin-left:-9pt;margin-top:6.3pt;width:101.5pt;height:84.15pt;z-index:-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73697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7F813DC5" wp14:editId="1C2BA900">
                <wp:simplePos x="0" y="0"/>
                <wp:positionH relativeFrom="column">
                  <wp:posOffset>5215255</wp:posOffset>
                </wp:positionH>
                <wp:positionV relativeFrom="paragraph">
                  <wp:posOffset>901065</wp:posOffset>
                </wp:positionV>
                <wp:extent cx="1406525" cy="295275"/>
                <wp:effectExtent l="0" t="0" r="0" b="3810"/>
                <wp:wrapNone/>
                <wp:docPr id="563" name="Rectangle 2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 12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813DC5" id="Rectangle 2806" o:spid="_x0000_s1555" style="position:absolute;margin-left:410.65pt;margin-top:70.95pt;width:110.75pt;height:23.25pt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UaF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 12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 wp14:anchorId="51FF3758" wp14:editId="46FB1CB6">
                <wp:simplePos x="0" y="0"/>
                <wp:positionH relativeFrom="column">
                  <wp:posOffset>6622415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2065" t="13335" r="13970" b="13335"/>
                <wp:wrapNone/>
                <wp:docPr id="562" name="AutoShape 2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FF3758" id="AutoShape 2541" o:spid="_x0000_s1556" style="position:absolute;margin-left:521.45pt;margin-top:6.3pt;width:101.45pt;height:84.15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:rsidR="00736973" w:rsidRDefault="00736973" w:rsidP="00736973"/>
    <w:p w:rsidR="00736973" w:rsidRDefault="00736973" w:rsidP="00736973"/>
    <w:p w:rsidR="00736973" w:rsidRDefault="00736973" w:rsidP="00736973">
      <w:pPr>
        <w:jc w:val="center"/>
      </w:pPr>
    </w:p>
    <w:p w:rsidR="00736973" w:rsidRDefault="00736973" w:rsidP="00736973"/>
    <w:p w:rsidR="00736973" w:rsidRDefault="00736973" w:rsidP="00736973"/>
    <w:p w:rsidR="00736973" w:rsidRDefault="00736973" w:rsidP="00736973"/>
    <w:p w:rsidR="00736973" w:rsidRDefault="00695F1D" w:rsidP="00736973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132928" behindDoc="1" locked="0" layoutInCell="1" allowOverlap="1" wp14:anchorId="1F039148" wp14:editId="66E93605">
            <wp:simplePos x="0" y="0"/>
            <wp:positionH relativeFrom="column">
              <wp:posOffset>-66675</wp:posOffset>
            </wp:positionH>
            <wp:positionV relativeFrom="paragraph">
              <wp:posOffset>154305</wp:posOffset>
            </wp:positionV>
            <wp:extent cx="483870" cy="570865"/>
            <wp:effectExtent l="76200" t="76200" r="68580" b="76835"/>
            <wp:wrapNone/>
            <wp:docPr id="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21216" behindDoc="0" locked="0" layoutInCell="1" allowOverlap="1" wp14:anchorId="02F9F669" wp14:editId="4A6EDB1B">
                <wp:simplePos x="0" y="0"/>
                <wp:positionH relativeFrom="column">
                  <wp:posOffset>7968615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5715" t="10795" r="10160" b="5715"/>
                <wp:wrapNone/>
                <wp:docPr id="560" name="AutoShape 2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F9F669" id="AutoShape 2522" o:spid="_x0000_s1557" style="position:absolute;margin-left:627.45pt;margin-top:8.35pt;width:101.5pt;height:84.2pt;z-index:2501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VROmgIAADkFAAAOAAAAZHJzL2Uyb0RvYy54bWysVNuO0zAQfUfiHyy/d3Npmm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19168" behindDoc="0" locked="0" layoutInCell="1" allowOverlap="1" wp14:anchorId="19D88729" wp14:editId="22C5ED0A">
                <wp:simplePos x="0" y="0"/>
                <wp:positionH relativeFrom="column">
                  <wp:posOffset>6622415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2065" t="10795" r="13970" b="5715"/>
                <wp:wrapNone/>
                <wp:docPr id="559" name="AutoShape 2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D88729" id="AutoShape 2521" o:spid="_x0000_s1558" style="position:absolute;margin-left:521.45pt;margin-top:8.35pt;width:101.45pt;height:84.2pt;z-index:2501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17120" behindDoc="0" locked="0" layoutInCell="1" allowOverlap="1" wp14:anchorId="1E235481" wp14:editId="4C6D915C">
                <wp:simplePos x="0" y="0"/>
                <wp:positionH relativeFrom="column">
                  <wp:posOffset>5274310</wp:posOffset>
                </wp:positionH>
                <wp:positionV relativeFrom="paragraph">
                  <wp:posOffset>106045</wp:posOffset>
                </wp:positionV>
                <wp:extent cx="1289685" cy="1069340"/>
                <wp:effectExtent l="6985" t="10795" r="8255" b="5715"/>
                <wp:wrapNone/>
                <wp:docPr id="558" name="AutoShape 2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235481" id="AutoShape 2520" o:spid="_x0000_s1559" style="position:absolute;margin-left:415.3pt;margin-top:8.35pt;width:101.55pt;height:84.2pt;z-index:2501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12000" behindDoc="1" locked="0" layoutInCell="1" allowOverlap="1" wp14:anchorId="226E4E9D" wp14:editId="7CCAAEDA">
                <wp:simplePos x="0" y="0"/>
                <wp:positionH relativeFrom="column">
                  <wp:posOffset>3926840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2065" t="10795" r="13335" b="5715"/>
                <wp:wrapNone/>
                <wp:docPr id="557" name="AutoShape 2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6E4E9D" id="AutoShape 2519" o:spid="_x0000_s1560" style="position:absolute;margin-left:309.2pt;margin-top:8.35pt;width:101.5pt;height:84.2pt;z-index:-2532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AKB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09952" behindDoc="0" locked="0" layoutInCell="1" allowOverlap="1" wp14:anchorId="06A2EEE3" wp14:editId="33B34086">
                <wp:simplePos x="0" y="0"/>
                <wp:positionH relativeFrom="column">
                  <wp:posOffset>2579370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7620" t="10795" r="8255" b="5715"/>
                <wp:wrapNone/>
                <wp:docPr id="556" name="AutoShape 2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A2EEE3" id="AutoShape 2518" o:spid="_x0000_s1561" style="position:absolute;margin-left:203.1pt;margin-top:8.35pt;width:101.5pt;height:84.2pt;z-index:2501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07904" behindDoc="0" locked="0" layoutInCell="1" allowOverlap="1" wp14:anchorId="7EBF2825" wp14:editId="067420FC">
                <wp:simplePos x="0" y="0"/>
                <wp:positionH relativeFrom="column">
                  <wp:posOffset>1232535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335" t="10795" r="12700" b="5715"/>
                <wp:wrapNone/>
                <wp:docPr id="555" name="AutoShape 2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BF2825" id="AutoShape 2517" o:spid="_x0000_s1562" style="position:absolute;margin-left:97.05pt;margin-top:8.35pt;width:101.45pt;height:84.2pt;z-index:2501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05856" behindDoc="1" locked="0" layoutInCell="1" allowOverlap="1" wp14:anchorId="30221BAB" wp14:editId="278C4AD6">
                <wp:simplePos x="0" y="0"/>
                <wp:positionH relativeFrom="column">
                  <wp:posOffset>-114300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9525" t="10795" r="6350" b="5715"/>
                <wp:wrapNone/>
                <wp:docPr id="554" name="AutoShape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0B33E8">
                            <w:pPr>
                              <w:jc w:val="right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221BAB" id="AutoShape 2516" o:spid="_x0000_s1563" style="position:absolute;margin-left:-9pt;margin-top:8.35pt;width:101.5pt;height:84.2pt;z-index:-2532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0B33E8">
                      <w:pPr>
                        <w:jc w:val="right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:rsidR="00736973" w:rsidRDefault="00736973" w:rsidP="00736973"/>
    <w:p w:rsidR="00736973" w:rsidRDefault="00736973" w:rsidP="00736973"/>
    <w:p w:rsidR="00736973" w:rsidRDefault="00736973" w:rsidP="00736973"/>
    <w:p w:rsidR="00736973" w:rsidRDefault="000B33E8" w:rsidP="0073697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6992CC5C" wp14:editId="3FB6CDA6">
                <wp:simplePos x="0" y="0"/>
                <wp:positionH relativeFrom="column">
                  <wp:posOffset>-64770</wp:posOffset>
                </wp:positionH>
                <wp:positionV relativeFrom="paragraph">
                  <wp:posOffset>71755</wp:posOffset>
                </wp:positionV>
                <wp:extent cx="473710" cy="440690"/>
                <wp:effectExtent l="0" t="0" r="0" b="0"/>
                <wp:wrapNone/>
                <wp:docPr id="561" name="Rectangle 3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F29C7" w:rsidRDefault="00FA54BF" w:rsidP="0073697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 w:rsidRPr="00CF29C7"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 w:rsidRPr="00CF29C7"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92CC5C" id="Rectangle 3101" o:spid="_x0000_s1564" style="position:absolute;margin-left:-5.1pt;margin-top:5.65pt;width:37.3pt;height:34.7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" filled="f" stroked="f" strokecolor="#899068" strokeweight=".5pt">
                <v:textbox>
                  <w:txbxContent>
                    <w:p w:rsidR="00FA54BF" w:rsidRPr="00CF29C7" w:rsidRDefault="00FA54BF" w:rsidP="0073697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 w:rsidRPr="00CF29C7"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 w:rsidRPr="00CF29C7"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736973" w:rsidRDefault="00CF627C" w:rsidP="0073697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2FC262E" wp14:editId="7E519A7C">
                <wp:simplePos x="0" y="0"/>
                <wp:positionH relativeFrom="column">
                  <wp:posOffset>7926070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595" name="Rectangle 2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FC262E" id="Rectangle 2815" o:spid="_x0000_s1565" style="position:absolute;margin-left:624.1pt;margin-top:11.7pt;width:110.75pt;height:23.25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k1Tvg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66592" behindDoc="0" locked="0" layoutInCell="1" allowOverlap="1" wp14:anchorId="1BA076D8" wp14:editId="75FBF03E">
                <wp:simplePos x="0" y="0"/>
                <wp:positionH relativeFrom="column">
                  <wp:posOffset>6594475</wp:posOffset>
                </wp:positionH>
                <wp:positionV relativeFrom="paragraph">
                  <wp:posOffset>148590</wp:posOffset>
                </wp:positionV>
                <wp:extent cx="1406525" cy="295275"/>
                <wp:effectExtent l="0" t="0" r="0" b="9525"/>
                <wp:wrapNone/>
                <wp:docPr id="594" name="Rectangle 2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A076D8" id="Rectangle 2814" o:spid="_x0000_s1566" style="position:absolute;margin-left:519.25pt;margin-top:11.7pt;width:110.75pt;height:23.25pt;z-index:25156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</w:p>
    <w:p w:rsidR="00736973" w:rsidRDefault="00736973" w:rsidP="00736973"/>
    <w:p w:rsidR="00736973" w:rsidRDefault="007312F7" w:rsidP="0073697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5D3C6811" wp14:editId="71714397">
                <wp:simplePos x="0" y="0"/>
                <wp:positionH relativeFrom="column">
                  <wp:posOffset>1231900</wp:posOffset>
                </wp:positionH>
                <wp:positionV relativeFrom="paragraph">
                  <wp:posOffset>1249045</wp:posOffset>
                </wp:positionV>
                <wp:extent cx="1288415" cy="1069340"/>
                <wp:effectExtent l="12700" t="10795" r="13335" b="5715"/>
                <wp:wrapNone/>
                <wp:docPr id="553" name="AutoShape 3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3C6811" id="AutoShape 3098" o:spid="_x0000_s1567" style="position:absolute;margin-left:97pt;margin-top:98.35pt;width:101.45pt;height:84.2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213AFBE2" wp14:editId="6EDDC2AC">
                <wp:simplePos x="0" y="0"/>
                <wp:positionH relativeFrom="column">
                  <wp:posOffset>7969250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350" t="8890" r="9525" b="7620"/>
                <wp:wrapNone/>
                <wp:docPr id="552" name="AutoShape 2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13AFBE2" id="AutoShape 2528" o:spid="_x0000_s1568" style="position:absolute;margin-left:627.5pt;margin-top:10.45pt;width:101.5pt;height:84.2pt;z-index:25151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4C823BD1" wp14:editId="3B3D9A2A">
                <wp:simplePos x="0" y="0"/>
                <wp:positionH relativeFrom="column">
                  <wp:posOffset>6622415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2065" t="8890" r="13970" b="7620"/>
                <wp:wrapNone/>
                <wp:docPr id="551" name="AutoShape 2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823BD1" id="AutoShape 2527" o:spid="_x0000_s1569" style="position:absolute;margin-left:521.45pt;margin-top:10.45pt;width:101.45pt;height:84.2pt;z-index:2515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94912" behindDoc="1" locked="0" layoutInCell="1" allowOverlap="1" wp14:anchorId="455023E9" wp14:editId="2E7E75A4">
                <wp:simplePos x="0" y="0"/>
                <wp:positionH relativeFrom="column">
                  <wp:posOffset>3926840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12065" t="8890" r="13335" b="7620"/>
                <wp:wrapNone/>
                <wp:docPr id="550" name="AutoShape 2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5023E9" id="AutoShape 2526" o:spid="_x0000_s1570" style="position:absolute;margin-left:309.2pt;margin-top:10.45pt;width:101.5pt;height:84.2pt;z-index:-25182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11296" behindDoc="0" locked="0" layoutInCell="1" allowOverlap="1" wp14:anchorId="4473DFCE" wp14:editId="2C5DC9C3">
                <wp:simplePos x="0" y="0"/>
                <wp:positionH relativeFrom="column">
                  <wp:posOffset>2579370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7620" t="8890" r="8255" b="7620"/>
                <wp:wrapNone/>
                <wp:docPr id="549" name="AutoShape 2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73DFCE" id="AutoShape 2525" o:spid="_x0000_s1571" style="position:absolute;margin-left:203.1pt;margin-top:10.45pt;width:101.5pt;height:84.2pt;z-index:25151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09248" behindDoc="1" locked="0" layoutInCell="1" allowOverlap="1" wp14:anchorId="25121535" wp14:editId="41C46427">
                <wp:simplePos x="0" y="0"/>
                <wp:positionH relativeFrom="column">
                  <wp:posOffset>1232535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335" t="8890" r="12700" b="7620"/>
                <wp:wrapNone/>
                <wp:docPr id="548" name="AutoShape 2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0B33E8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121535" id="AutoShape 2524" o:spid="_x0000_s1572" style="position:absolute;margin-left:97.05pt;margin-top:10.45pt;width:101.45pt;height:84.2pt;z-index:-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0B33E8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07200" behindDoc="0" locked="0" layoutInCell="1" allowOverlap="1" wp14:anchorId="2642F41A" wp14:editId="719B4B4E">
                <wp:simplePos x="0" y="0"/>
                <wp:positionH relativeFrom="column">
                  <wp:posOffset>-114300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9525" t="8890" r="6350" b="7620"/>
                <wp:wrapNone/>
                <wp:docPr id="547" name="AutoShape 2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42F41A" id="AutoShape 2523" o:spid="_x0000_s1573" style="position:absolute;margin-left:-9pt;margin-top:10.45pt;width:101.5pt;height:84.2pt;z-index:25150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" filled="f" strokecolor="#899068" strokeweight=".5pt">
                <v:textbox>
                  <w:txbxContent>
                    <w:p w:rsidR="00FA54BF" w:rsidRPr="00A05304" w:rsidRDefault="00FA54BF" w:rsidP="0073697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06176" behindDoc="1" locked="0" layoutInCell="1" allowOverlap="1" wp14:anchorId="6DA4E293" wp14:editId="69950953">
                <wp:simplePos x="0" y="0"/>
                <wp:positionH relativeFrom="column">
                  <wp:posOffset>5274310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985" t="8890" r="8890" b="7620"/>
                <wp:wrapNone/>
                <wp:docPr id="546" name="AutoShape 2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A4E293" id="AutoShape 2514" o:spid="_x0000_s1574" style="position:absolute;margin-left:415.3pt;margin-top:10.45pt;width:101.5pt;height:84.2pt;z-index:-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</w:p>
    <w:p w:rsidR="00736973" w:rsidRDefault="000B33E8" w:rsidP="000B33E8">
      <w:pPr>
        <w:tabs>
          <w:tab w:val="left" w:pos="6324"/>
        </w:tabs>
      </w:pPr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788800" behindDoc="1" locked="0" layoutInCell="1" allowOverlap="1" wp14:anchorId="1593B2F6" wp14:editId="5E4539DE">
            <wp:simplePos x="0" y="0"/>
            <wp:positionH relativeFrom="column">
              <wp:posOffset>1276350</wp:posOffset>
            </wp:positionH>
            <wp:positionV relativeFrom="paragraph">
              <wp:posOffset>23495</wp:posOffset>
            </wp:positionV>
            <wp:extent cx="483870" cy="570966"/>
            <wp:effectExtent l="0" t="0" r="0" b="635"/>
            <wp:wrapNone/>
            <wp:docPr id="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ab/>
      </w:r>
    </w:p>
    <w:p w:rsidR="00736973" w:rsidRDefault="00736973" w:rsidP="00736973"/>
    <w:p w:rsidR="00736973" w:rsidRDefault="00736973" w:rsidP="00736973"/>
    <w:p w:rsidR="00736973" w:rsidRDefault="00736973" w:rsidP="00736973"/>
    <w:p w:rsidR="00736973" w:rsidRDefault="00736973" w:rsidP="00736973"/>
    <w:p w:rsidR="00736973" w:rsidRDefault="00736973" w:rsidP="00736973"/>
    <w:p w:rsidR="00736973" w:rsidRDefault="00CF627C" w:rsidP="0073697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74784" behindDoc="1" locked="0" layoutInCell="1" allowOverlap="1" wp14:anchorId="76E85009" wp14:editId="495359BD">
                <wp:simplePos x="0" y="0"/>
                <wp:positionH relativeFrom="column">
                  <wp:posOffset>-198120</wp:posOffset>
                </wp:positionH>
                <wp:positionV relativeFrom="paragraph">
                  <wp:posOffset>92075</wp:posOffset>
                </wp:positionV>
                <wp:extent cx="730250" cy="606425"/>
                <wp:effectExtent l="0" t="0" r="0" b="0"/>
                <wp:wrapNone/>
                <wp:docPr id="779" name="AutoShape 3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0" cy="606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4F7219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E85009" id="AutoShape 3218" o:spid="_x0000_s1575" style="position:absolute;margin-left:-15.6pt;margin-top:7.25pt;width:57.5pt;height:47.75pt;z-index:-2501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" filled="f" stroked="f" strokecolor="#899068" strokeweight=".5pt">
                <v:textbox>
                  <w:txbxContent>
                    <w:p w:rsidR="00FA54BF" w:rsidRPr="00A05304" w:rsidRDefault="00FA54BF" w:rsidP="004F7219">
                      <w:pPr>
                        <w:jc w:val="center"/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</w:p>
    <w:p w:rsidR="00736973" w:rsidRDefault="00695F1D" w:rsidP="00736973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2945408" behindDoc="1" locked="0" layoutInCell="1" allowOverlap="1" wp14:anchorId="439C7246" wp14:editId="63D8BE32">
            <wp:simplePos x="0" y="0"/>
            <wp:positionH relativeFrom="column">
              <wp:posOffset>-47625</wp:posOffset>
            </wp:positionH>
            <wp:positionV relativeFrom="paragraph">
              <wp:posOffset>57150</wp:posOffset>
            </wp:positionV>
            <wp:extent cx="483870" cy="570865"/>
            <wp:effectExtent l="0" t="0" r="0" b="635"/>
            <wp:wrapNone/>
            <wp:docPr id="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7529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73760" behindDoc="0" locked="0" layoutInCell="1" allowOverlap="1" wp14:anchorId="1A7BCAFB" wp14:editId="1A26C937">
                <wp:simplePos x="0" y="0"/>
                <wp:positionH relativeFrom="column">
                  <wp:posOffset>-53340</wp:posOffset>
                </wp:positionH>
                <wp:positionV relativeFrom="paragraph">
                  <wp:posOffset>92710</wp:posOffset>
                </wp:positionV>
                <wp:extent cx="1160145" cy="880745"/>
                <wp:effectExtent l="0" t="0" r="20955" b="33655"/>
                <wp:wrapNone/>
                <wp:docPr id="777" name="AutoShape 3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60145" cy="88074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45FF75" id="AutoShape 3222" o:spid="_x0000_s1026" type="#_x0000_t32" style="position:absolute;margin-left:-4.2pt;margin-top:7.3pt;width:91.35pt;height:69.35pt;flip:y;z-index:2531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" strokeweight=".25pt">
                <v:shadow color="#868686"/>
              </v:shape>
            </w:pict>
          </mc:Fallback>
        </mc:AlternateContent>
      </w:r>
      <w:r w:rsidR="00E54A7E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21472" behindDoc="0" locked="0" layoutInCell="1" allowOverlap="1" wp14:anchorId="5D020823" wp14:editId="31FF19A8">
                <wp:simplePos x="0" y="0"/>
                <wp:positionH relativeFrom="column">
                  <wp:posOffset>6630670</wp:posOffset>
                </wp:positionH>
                <wp:positionV relativeFrom="paragraph">
                  <wp:posOffset>10795</wp:posOffset>
                </wp:positionV>
                <wp:extent cx="1289050" cy="1068705"/>
                <wp:effectExtent l="0" t="0" r="25400" b="17145"/>
                <wp:wrapNone/>
                <wp:docPr id="577" name="AutoShape 3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020823" id="AutoShape 3091" o:spid="_x0000_s1576" style="position:absolute;margin-left:522.1pt;margin-top:.85pt;width:101.5pt;height:84.15pt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 w:rsidR="00E54A7E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22496" behindDoc="0" locked="0" layoutInCell="1" allowOverlap="1" wp14:anchorId="22880DF0" wp14:editId="588B63BD">
                <wp:simplePos x="0" y="0"/>
                <wp:positionH relativeFrom="column">
                  <wp:posOffset>7976235</wp:posOffset>
                </wp:positionH>
                <wp:positionV relativeFrom="paragraph">
                  <wp:posOffset>10795</wp:posOffset>
                </wp:positionV>
                <wp:extent cx="1289685" cy="1068705"/>
                <wp:effectExtent l="0" t="0" r="24765" b="17145"/>
                <wp:wrapNone/>
                <wp:docPr id="578" name="AutoShape 3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880DF0" id="AutoShape 3092" o:spid="_x0000_s1577" style="position:absolute;margin-left:628.05pt;margin-top:.85pt;width:101.55pt;height:84.15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 w:rsidR="00E54A7E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16352" behindDoc="0" locked="0" layoutInCell="1" allowOverlap="1" wp14:anchorId="767E224C" wp14:editId="5FF6B93D">
                <wp:simplePos x="0" y="0"/>
                <wp:positionH relativeFrom="column">
                  <wp:posOffset>5278120</wp:posOffset>
                </wp:positionH>
                <wp:positionV relativeFrom="paragraph">
                  <wp:posOffset>10795</wp:posOffset>
                </wp:positionV>
                <wp:extent cx="1289050" cy="1068705"/>
                <wp:effectExtent l="7620" t="11430" r="8255" b="5715"/>
                <wp:wrapNone/>
                <wp:docPr id="576" name="AutoShape 3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67E224C" id="AutoShape 3090" o:spid="_x0000_s1578" style="position:absolute;margin-left:415.6pt;margin-top:.85pt;width:101.5pt;height:84.15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 w:rsidR="00ED492C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 wp14:anchorId="172D4E47" wp14:editId="4020A999">
                <wp:simplePos x="0" y="0"/>
                <wp:positionH relativeFrom="column">
                  <wp:posOffset>3931285</wp:posOffset>
                </wp:positionH>
                <wp:positionV relativeFrom="paragraph">
                  <wp:posOffset>26035</wp:posOffset>
                </wp:positionV>
                <wp:extent cx="1288415" cy="1068705"/>
                <wp:effectExtent l="0" t="0" r="26035" b="17145"/>
                <wp:wrapNone/>
                <wp:docPr id="575" name="AutoShape 3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2D4E47" id="AutoShape 3089" o:spid="_x0000_s1579" style="position:absolute;margin-left:309.55pt;margin-top:2.05pt;width:101.45pt;height:84.15pt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148864" behindDoc="0" locked="0" layoutInCell="1" allowOverlap="1" wp14:anchorId="40172813" wp14:editId="53694468">
                <wp:simplePos x="0" y="0"/>
                <wp:positionH relativeFrom="column">
                  <wp:posOffset>2579370</wp:posOffset>
                </wp:positionH>
                <wp:positionV relativeFrom="paragraph">
                  <wp:posOffset>3810</wp:posOffset>
                </wp:positionV>
                <wp:extent cx="1289050" cy="1069340"/>
                <wp:effectExtent l="7620" t="13335" r="8255" b="12700"/>
                <wp:wrapNone/>
                <wp:docPr id="543" name="AutoShape 2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697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0172813" id="AutoShape 2533" o:spid="_x0000_s1580" style="position:absolute;margin-left:203.1pt;margin-top:.3pt;width:101.5pt;height:84.2pt;z-index:2501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73697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</w:p>
    <w:p w:rsidR="00736973" w:rsidRDefault="00B5442D" w:rsidP="00736973">
      <w:r>
        <w:rPr>
          <w:rFonts w:ascii="JasmineDSE" w:hAnsi="JasmineDSE" w:cs="JasmineUPC"/>
          <w:noProof/>
          <w:sz w:val="18"/>
          <w:szCs w:val="18"/>
        </w:rPr>
        <w:pict>
          <v:shape id="_x0000_s4251" type="#_x0000_t136" style="position:absolute;margin-left:-14.6pt;margin-top:14.15pt;width:97.5pt;height:14.9pt;rotation:-2427437fd;z-index:252158464" fillcolor="black [3213]" stroked="f">
            <v:shadow color="#868686"/>
            <v:textpath style="font-family:&quot;JasmineUPC&quot;;font-size:14pt;font-weight:bold;v-text-kern:t" trim="t" fitpath="t" string="แรม 14 ค่ำ เดือน 9"/>
          </v:shape>
        </w:pict>
      </w:r>
    </w:p>
    <w:p w:rsidR="00736973" w:rsidRDefault="00695F1D" w:rsidP="0073697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91840" behindDoc="0" locked="0" layoutInCell="1" allowOverlap="1" wp14:anchorId="13BF5D5A" wp14:editId="2F6D0DDA">
                <wp:simplePos x="0" y="0"/>
                <wp:positionH relativeFrom="column">
                  <wp:posOffset>1174750</wp:posOffset>
                </wp:positionH>
                <wp:positionV relativeFrom="paragraph">
                  <wp:posOffset>29210</wp:posOffset>
                </wp:positionV>
                <wp:extent cx="473710" cy="440690"/>
                <wp:effectExtent l="1905" t="1270" r="635" b="0"/>
                <wp:wrapNone/>
                <wp:docPr id="545" name="Rectangle 3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F29C7" w:rsidRDefault="00FA54BF" w:rsidP="0073697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 w:rsidRPr="00CF29C7"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BF5D5A" id="Rectangle 3102" o:spid="_x0000_s1581" style="position:absolute;margin-left:92.5pt;margin-top:2.3pt;width:37.3pt;height:34.7pt;z-index:25309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CF29C7" w:rsidRDefault="00FA54BF" w:rsidP="0073697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 w:rsidRPr="00CF29C7"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CF627C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034B1A05" wp14:editId="7331F121">
                <wp:simplePos x="0" y="0"/>
                <wp:positionH relativeFrom="column">
                  <wp:posOffset>496570</wp:posOffset>
                </wp:positionH>
                <wp:positionV relativeFrom="paragraph">
                  <wp:posOffset>31750</wp:posOffset>
                </wp:positionV>
                <wp:extent cx="730250" cy="606425"/>
                <wp:effectExtent l="0" t="0" r="0" b="0"/>
                <wp:wrapNone/>
                <wp:docPr id="391" name="AutoShape 3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0" cy="606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D303B0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34B1A05" id="AutoShape 3219" o:spid="_x0000_s1582" style="position:absolute;margin-left:39.1pt;margin-top:2.5pt;width:57.5pt;height:47.7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" filled="f" stroked="f" strokecolor="#899068" strokeweight=".5pt">
                <v:textbox>
                  <w:txbxContent>
                    <w:p w:rsidR="00FA54BF" w:rsidRPr="00A05304" w:rsidRDefault="00FA54BF" w:rsidP="00D303B0">
                      <w:pPr>
                        <w:jc w:val="center"/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</w:p>
    <w:p w:rsidR="00736973" w:rsidRDefault="00BD5183" w:rsidP="00736973">
      <w:r>
        <w:rPr>
          <w:noProof/>
          <w:lang w:bidi="th-TH"/>
        </w:rPr>
        <w:drawing>
          <wp:anchor distT="0" distB="0" distL="114300" distR="114300" simplePos="0" relativeHeight="251497984" behindDoc="1" locked="0" layoutInCell="1" allowOverlap="1" wp14:anchorId="2557A3ED" wp14:editId="2E387E16">
            <wp:simplePos x="0" y="0"/>
            <wp:positionH relativeFrom="column">
              <wp:posOffset>8567420</wp:posOffset>
            </wp:positionH>
            <wp:positionV relativeFrom="paragraph">
              <wp:posOffset>93980</wp:posOffset>
            </wp:positionV>
            <wp:extent cx="859790" cy="827405"/>
            <wp:effectExtent l="0" t="0" r="0" b="0"/>
            <wp:wrapNone/>
            <wp:docPr id="82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827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496960" behindDoc="1" locked="0" layoutInCell="1" allowOverlap="1" wp14:anchorId="5FB4F84E" wp14:editId="3CA6B941">
            <wp:simplePos x="0" y="0"/>
            <wp:positionH relativeFrom="column">
              <wp:posOffset>-287020</wp:posOffset>
            </wp:positionH>
            <wp:positionV relativeFrom="paragraph">
              <wp:posOffset>109220</wp:posOffset>
            </wp:positionV>
            <wp:extent cx="847725" cy="826135"/>
            <wp:effectExtent l="0" t="8255" r="1270" b="1270"/>
            <wp:wrapNone/>
            <wp:docPr id="85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47725" cy="82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D5183" w:rsidRDefault="00BD5183" w:rsidP="00736973"/>
    <w:p w:rsidR="00BD5183" w:rsidRDefault="00BD5183" w:rsidP="0073697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 wp14:anchorId="21DF73DD" wp14:editId="146CAAD2">
                <wp:simplePos x="0" y="0"/>
                <wp:positionH relativeFrom="column">
                  <wp:posOffset>7920990</wp:posOffset>
                </wp:positionH>
                <wp:positionV relativeFrom="paragraph">
                  <wp:posOffset>40005</wp:posOffset>
                </wp:positionV>
                <wp:extent cx="1406525" cy="295275"/>
                <wp:effectExtent l="0" t="0" r="0" b="9525"/>
                <wp:wrapNone/>
                <wp:docPr id="573" name="Rectangle 3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 w:rsidRPr="0047529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6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10</w:t>
                            </w:r>
                          </w:p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DF73DD" id="Rectangle 3097" o:spid="_x0000_s1583" style="position:absolute;margin-left:623.7pt;margin-top:3.15pt;width:110.75pt;height:23.25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Wlv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 w:rsidRPr="0047529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6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10</w:t>
                      </w:r>
                    </w:p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3D9B7E62" wp14:editId="114C43AE">
                <wp:simplePos x="0" y="0"/>
                <wp:positionH relativeFrom="column">
                  <wp:posOffset>6591300</wp:posOffset>
                </wp:positionH>
                <wp:positionV relativeFrom="paragraph">
                  <wp:posOffset>43815</wp:posOffset>
                </wp:positionV>
                <wp:extent cx="1406525" cy="295275"/>
                <wp:effectExtent l="0" t="0" r="0" b="9525"/>
                <wp:wrapNone/>
                <wp:docPr id="582" name="Rectangle 3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lang w:bidi="th-TH"/>
                              </w:rPr>
                            </w:pPr>
                            <w:r w:rsidRPr="0047529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5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9B7E62" id="Rectangle 3096" o:spid="_x0000_s1584" style="position:absolute;margin-left:519pt;margin-top:3.45pt;width:110.75pt;height:23.25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N/X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lang w:bidi="th-TH"/>
                        </w:rPr>
                      </w:pPr>
                      <w:r w:rsidRPr="0047529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5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35CD2807" wp14:editId="1A8568C4">
                <wp:simplePos x="0" y="0"/>
                <wp:positionH relativeFrom="column">
                  <wp:posOffset>5257800</wp:posOffset>
                </wp:positionH>
                <wp:positionV relativeFrom="paragraph">
                  <wp:posOffset>43815</wp:posOffset>
                </wp:positionV>
                <wp:extent cx="1406525" cy="295275"/>
                <wp:effectExtent l="0" t="0" r="0" b="9525"/>
                <wp:wrapNone/>
                <wp:docPr id="581" name="Rectangle 3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  <w:cs/>
                                <w:lang w:bidi="th-TH"/>
                              </w:rPr>
                            </w:pPr>
                            <w:r w:rsidRPr="0047529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4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CD2807" id="Rectangle 3095" o:spid="_x0000_s1585" style="position:absolute;margin-left:414pt;margin-top:3.45pt;width:110.75pt;height:23.25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HYlvg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  <w:cs/>
                          <w:lang w:bidi="th-TH"/>
                        </w:rPr>
                      </w:pPr>
                      <w:r w:rsidRPr="0047529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4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0B10E0FA" wp14:editId="21938C06">
                <wp:simplePos x="0" y="0"/>
                <wp:positionH relativeFrom="column">
                  <wp:posOffset>3916680</wp:posOffset>
                </wp:positionH>
                <wp:positionV relativeFrom="paragraph">
                  <wp:posOffset>59055</wp:posOffset>
                </wp:positionV>
                <wp:extent cx="1406525" cy="295275"/>
                <wp:effectExtent l="0" t="0" r="0" b="9525"/>
                <wp:wrapNone/>
                <wp:docPr id="580" name="Rectangle 3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C41931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475290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3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10</w:t>
                            </w:r>
                          </w:p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10E0FA" id="Rectangle 3094" o:spid="_x0000_s1586" style="position:absolute;margin-left:308.4pt;margin-top:4.65pt;width:110.75pt;height:23.25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C41931">
                      <w:pPr>
                        <w:jc w:val="center"/>
                        <w:rPr>
                          <w:szCs w:val="28"/>
                        </w:rPr>
                      </w:pPr>
                      <w:r w:rsidRPr="00475290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3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10</w:t>
                      </w:r>
                    </w:p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736973" w:rsidRDefault="00BD5183" w:rsidP="00736973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27F78668" wp14:editId="5DEBF90E">
                <wp:simplePos x="0" y="0"/>
                <wp:positionH relativeFrom="column">
                  <wp:posOffset>891540</wp:posOffset>
                </wp:positionH>
                <wp:positionV relativeFrom="paragraph">
                  <wp:posOffset>233680</wp:posOffset>
                </wp:positionV>
                <wp:extent cx="7642225" cy="394335"/>
                <wp:effectExtent l="0" t="0" r="0" b="5715"/>
                <wp:wrapNone/>
                <wp:docPr id="542" name="Rectangle 2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2225" cy="394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0B33E8" w:rsidRDefault="00FA54BF" w:rsidP="001755DD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0B33E8">
                              <w:rPr>
                                <w:rFonts w:ascii="JasmineUPC" w:hAnsi="JasmineUPC" w:cs="JasmineUPC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 w:rsidRPr="000B33E8">
                              <w:rPr>
                                <w:rFonts w:ascii="JasmineUPC" w:hAnsi="JasmineUPC" w:cs="JasmineUPC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จิตฺตํ</w:t>
                            </w:r>
                            <w:proofErr w:type="spellEnd"/>
                            <w:r w:rsidRPr="000B33E8">
                              <w:rPr>
                                <w:rFonts w:ascii="JasmineUPC" w:hAnsi="JasmineUPC" w:cs="JasmineUPC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 w:rsidRPr="000B33E8">
                              <w:rPr>
                                <w:rFonts w:ascii="JasmineUPC" w:hAnsi="JasmineUPC" w:cs="JasmineUPC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ทนฺตํ</w:t>
                            </w:r>
                            <w:proofErr w:type="spellEnd"/>
                            <w:r w:rsidRPr="000B33E8">
                              <w:rPr>
                                <w:rFonts w:ascii="JasmineUPC" w:hAnsi="JasmineUPC" w:cs="JasmineUPC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สุขาว</w:t>
                            </w:r>
                            <w:proofErr w:type="spellStart"/>
                            <w:r w:rsidRPr="000B33E8">
                              <w:rPr>
                                <w:rFonts w:ascii="JasmineUPC" w:hAnsi="JasmineUPC" w:cs="JasmineUPC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หํ</w:t>
                            </w:r>
                            <w:proofErr w:type="spellEnd"/>
                            <w:r w:rsidRPr="000B33E8">
                              <w:rPr>
                                <w:rFonts w:ascii="JasmineUPC" w:hAnsi="JasmineUPC" w:cs="JasmineUPC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จิตที่ฝึกแล้วนำสุขมาให้ </w:t>
                            </w:r>
                            <w:r w:rsidRPr="000B33E8">
                              <w:rPr>
                                <w:rFonts w:ascii="JasmineUPC" w:hAnsi="JasmineUPC" w:cs="JasmineUP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th-TH"/>
                              </w:rPr>
                              <w:t>A trained mind is the cause of real happiness”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F78668" id="Rectangle 2497" o:spid="_x0000_s1587" style="position:absolute;margin-left:70.2pt;margin-top:18.4pt;width:601.75pt;height:31.05pt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0B33E8" w:rsidRDefault="00FA54BF" w:rsidP="001755DD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color w:val="000000" w:themeColor="text1"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0B33E8">
                        <w:rPr>
                          <w:rFonts w:ascii="JasmineUPC" w:hAnsi="JasmineUPC" w:cs="JasmineUPC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 w:rsidRPr="000B33E8">
                        <w:rPr>
                          <w:rFonts w:ascii="JasmineUPC" w:hAnsi="JasmineUPC" w:cs="JasmineUPC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  <w:lang w:bidi="th-TH"/>
                        </w:rPr>
                        <w:t>จิตฺตํ</w:t>
                      </w:r>
                      <w:proofErr w:type="spellEnd"/>
                      <w:r w:rsidRPr="000B33E8">
                        <w:rPr>
                          <w:rFonts w:ascii="JasmineUPC" w:hAnsi="JasmineUPC" w:cs="JasmineUPC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 w:rsidRPr="000B33E8">
                        <w:rPr>
                          <w:rFonts w:ascii="JasmineUPC" w:hAnsi="JasmineUPC" w:cs="JasmineUPC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  <w:lang w:bidi="th-TH"/>
                        </w:rPr>
                        <w:t>ทนฺตํ</w:t>
                      </w:r>
                      <w:proofErr w:type="spellEnd"/>
                      <w:r w:rsidRPr="000B33E8">
                        <w:rPr>
                          <w:rFonts w:ascii="JasmineUPC" w:hAnsi="JasmineUPC" w:cs="JasmineUPC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  <w:lang w:bidi="th-TH"/>
                        </w:rPr>
                        <w:t xml:space="preserve"> สุขาว</w:t>
                      </w:r>
                      <w:proofErr w:type="spellStart"/>
                      <w:r w:rsidRPr="000B33E8">
                        <w:rPr>
                          <w:rFonts w:ascii="JasmineUPC" w:hAnsi="JasmineUPC" w:cs="JasmineUPC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  <w:lang w:bidi="th-TH"/>
                        </w:rPr>
                        <w:t>หํ</w:t>
                      </w:r>
                      <w:proofErr w:type="spellEnd"/>
                      <w:r w:rsidRPr="000B33E8">
                        <w:rPr>
                          <w:rFonts w:ascii="JasmineUPC" w:hAnsi="JasmineUPC" w:cs="JasmineUPC" w:hint="cs"/>
                          <w:b/>
                          <w:bCs/>
                          <w:color w:val="000000" w:themeColor="text1"/>
                          <w:sz w:val="36"/>
                          <w:szCs w:val="36"/>
                          <w:cs/>
                          <w:lang w:bidi="th-TH"/>
                        </w:rPr>
                        <w:t xml:space="preserve"> จิตที่ฝึกแล้วนำสุขมาให้ </w:t>
                      </w:r>
                      <w:r w:rsidRPr="000B33E8">
                        <w:rPr>
                          <w:rFonts w:ascii="JasmineUPC" w:hAnsi="JasmineUPC" w:cs="JasmineUPC"/>
                          <w:b/>
                          <w:bCs/>
                          <w:color w:val="000000" w:themeColor="text1"/>
                          <w:sz w:val="36"/>
                          <w:szCs w:val="36"/>
                          <w:lang w:bidi="th-TH"/>
                        </w:rPr>
                        <w:t>A trained mind is the cause of real happiness”</w:t>
                      </w:r>
                    </w:p>
                  </w:txbxContent>
                </v:textbox>
              </v:rect>
            </w:pict>
          </mc:Fallback>
        </mc:AlternateContent>
      </w:r>
    </w:p>
    <w:p w:rsidR="00736973" w:rsidRDefault="00FD5B65" w:rsidP="00736973"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379712" behindDoc="0" locked="0" layoutInCell="1" allowOverlap="1" wp14:anchorId="3480C817" wp14:editId="4B88D7F2">
                <wp:simplePos x="0" y="0"/>
                <wp:positionH relativeFrom="column">
                  <wp:posOffset>6103620</wp:posOffset>
                </wp:positionH>
                <wp:positionV relativeFrom="paragraph">
                  <wp:posOffset>-263525</wp:posOffset>
                </wp:positionV>
                <wp:extent cx="3581400" cy="777240"/>
                <wp:effectExtent l="0" t="0" r="0" b="3810"/>
                <wp:wrapNone/>
                <wp:docPr id="539" name="Rectangle 2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81400" cy="777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0DE3" w:rsidRDefault="00FA54BF" w:rsidP="00280DE3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Sep</w:t>
                            </w:r>
                            <w:r w:rsidRPr="00280DE3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tember 20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80C817" id="Rectangle 2553" o:spid="_x0000_s1588" style="position:absolute;margin-left:480.6pt;margin-top:-20.75pt;width:282pt;height:61.2pt;z-index:25137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280DE3" w:rsidRDefault="00FA54BF" w:rsidP="00280DE3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Sep</w:t>
                      </w:r>
                      <w:r w:rsidRPr="00280DE3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tember 20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14</w:t>
                      </w:r>
                    </w:p>
                  </w:txbxContent>
                </v:textbox>
              </v:rect>
            </w:pict>
          </mc:Fallback>
        </mc:AlternateContent>
      </w:r>
      <w:r w:rsidR="00524D38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BD14497" wp14:editId="0641415B">
                <wp:simplePos x="0" y="0"/>
                <wp:positionH relativeFrom="column">
                  <wp:posOffset>3545840</wp:posOffset>
                </wp:positionH>
                <wp:positionV relativeFrom="paragraph">
                  <wp:posOffset>-434340</wp:posOffset>
                </wp:positionV>
                <wp:extent cx="2172335" cy="1066800"/>
                <wp:effectExtent l="0" t="0" r="0" b="0"/>
                <wp:wrapNone/>
                <wp:docPr id="33" name="สี่เหลี่ยมผืนผ้า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2335" cy="106680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EA08F9" w:rsidRDefault="00FA54BF" w:rsidP="00524D38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</w:pPr>
                            <w:r w:rsidRPr="00EA08F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D14497" id="สี่เหลี่ยมผืนผ้า 33" o:spid="_x0000_s1589" style="position:absolute;margin-left:279.2pt;margin-top:-34.2pt;width:171.05pt;height:84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" filled="f" stroked="f" strokeweight=".25pt">
                <v:textbox>
                  <w:txbxContent>
                    <w:p w:rsidR="00FA54BF" w:rsidRPr="00EA08F9" w:rsidRDefault="00FA54BF" w:rsidP="00524D38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</w:pPr>
                      <w:r w:rsidRPr="00EA08F9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 w:rsidR="00245965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386880" behindDoc="0" locked="0" layoutInCell="1" allowOverlap="1" wp14:anchorId="1074F423" wp14:editId="71C69F67">
                <wp:simplePos x="0" y="0"/>
                <wp:positionH relativeFrom="column">
                  <wp:posOffset>53340</wp:posOffset>
                </wp:positionH>
                <wp:positionV relativeFrom="paragraph">
                  <wp:posOffset>-141605</wp:posOffset>
                </wp:positionV>
                <wp:extent cx="3469640" cy="553720"/>
                <wp:effectExtent l="0" t="0" r="0" b="0"/>
                <wp:wrapNone/>
                <wp:docPr id="541" name="Rectangle 2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9640" cy="553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80DE3" w:rsidRDefault="00FA54BF" w:rsidP="00C41D1F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rtl/>
                                <w:cs/>
                              </w:rPr>
                            </w:pPr>
                            <w:r w:rsidRPr="00280DE3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ก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ันยายน ๒๕๕๗</w:t>
                            </w:r>
                            <w:r w:rsidRPr="00280DE3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 ปี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4F423" id="Rectangle 2554" o:spid="_x0000_s1590" style="position:absolute;margin-left:4.2pt;margin-top:-11.15pt;width:273.2pt;height:43.6pt;z-index:25138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280DE3" w:rsidRDefault="00FA54BF" w:rsidP="00C41D1F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rtl/>
                          <w:cs/>
                        </w:rPr>
                      </w:pPr>
                      <w:r w:rsidRPr="00280DE3"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ก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ันยายน ๒๕๕๗</w:t>
                      </w:r>
                      <w:r w:rsidRPr="00280DE3"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 ปี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มะเมีย</w:t>
                      </w:r>
                    </w:p>
                  </w:txbxContent>
                </v:textbox>
              </v:rect>
            </w:pict>
          </mc:Fallback>
        </mc:AlternateContent>
      </w:r>
      <w:r w:rsidR="00BD5183">
        <w:rPr>
          <w:rFonts w:ascii="Aharoni" w:hAnsi="Aharoni"/>
          <w:noProof/>
          <w:lang w:bidi="th-TH"/>
        </w:rPr>
        <w:drawing>
          <wp:anchor distT="0" distB="0" distL="114300" distR="114300" simplePos="0" relativeHeight="251370496" behindDoc="1" locked="0" layoutInCell="1" allowOverlap="1" wp14:anchorId="6BDE3790" wp14:editId="470686F9">
            <wp:simplePos x="0" y="0"/>
            <wp:positionH relativeFrom="column">
              <wp:posOffset>3409950</wp:posOffset>
            </wp:positionH>
            <wp:positionV relativeFrom="paragraph">
              <wp:posOffset>-186690</wp:posOffset>
            </wp:positionV>
            <wp:extent cx="2432050" cy="891540"/>
            <wp:effectExtent l="0" t="0" r="6350" b="3810"/>
            <wp:wrapThrough wrapText="bothSides">
              <wp:wrapPolygon edited="0">
                <wp:start x="0" y="0"/>
                <wp:lineTo x="0" y="21231"/>
                <wp:lineTo x="21487" y="21231"/>
                <wp:lineTo x="21487" y="0"/>
                <wp:lineTo x="0" y="0"/>
              </wp:wrapPolygon>
            </wp:wrapThrough>
            <wp:docPr id="88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89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136000" behindDoc="1" locked="0" layoutInCell="1" allowOverlap="1" wp14:anchorId="1CDF2857" wp14:editId="381B6035">
                <wp:simplePos x="0" y="0"/>
                <wp:positionH relativeFrom="column">
                  <wp:posOffset>163195</wp:posOffset>
                </wp:positionH>
                <wp:positionV relativeFrom="paragraph">
                  <wp:posOffset>130175</wp:posOffset>
                </wp:positionV>
                <wp:extent cx="8910955" cy="325120"/>
                <wp:effectExtent l="20320" t="15875" r="22225" b="20955"/>
                <wp:wrapNone/>
                <wp:docPr id="531" name="Group 2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10955" cy="325120"/>
                          <a:chOff x="540" y="1906"/>
                          <a:chExt cx="14760" cy="539"/>
                        </a:xfrm>
                      </wpg:grpSpPr>
                      <wps:wsp>
                        <wps:cNvPr id="532" name="AutoShape 2559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AutoShape 2560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AutoShape 2561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AutoShape 2562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" name="AutoShape 2563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" name="AutoShape 2564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AutoShape 2565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037CE2" id="Group 2558" o:spid="_x0000_s1026" style="position:absolute;margin-left:12.85pt;margin-top:10.25pt;width:701.65pt;height:25.6pt;z-index:-252180480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">
                <v:roundrect id="AutoShape 2559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UzCMUA&#10;AADcAAAADwAAAGRycy9kb3ducmV2LnhtbESPQWvCQBSE70L/w/IKvemmlto0dRURBK+mCj2+Zp9J&#10;MPs27m5i0l/fLRQ8DjPzDbNcD6YRPTlfW1bwPEtAEBdW11wqOH7upikIH5A1NpZJwUge1quHyRIz&#10;bW98oD4PpYgQ9hkqqEJoMyl9UZFBP7MtcfTO1hkMUbpSaoe3CDeNnCfJQhqsOS5U2NK2ouKSd0bB&#10;24/7PqXvw3l0zeWad91+7A9fSj09DpsPEIGGcA//t/dawevLHP7OxCM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1TMIxQAAANwAAAAPAAAAAAAAAAAAAAAAAJgCAABkcnMv&#10;ZG93bnJldi54bWxQSwUGAAAAAAQABAD1AAAAigMAAAAA&#10;" fillcolor="white [3201]" strokecolor="#c0504d [3205]" strokeweight="2.5pt">
                  <v:shadow color="#868686"/>
                </v:roundrect>
                <v:roundrect id="AutoShape 2560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oWzscA&#10;AADcAAAADwAAAGRycy9kb3ducmV2LnhtbESPQWvCQBSE74X+h+UVvNWNikWim1AURcEetD14fGaf&#10;ydLs25hdTdpf3y0Uehxm5htmkfe2FndqvXGsYDRMQBAXThsuFXy8r59nIHxA1lg7JgVf5CHPHh8W&#10;mGrX8YHux1CKCGGfooIqhCaV0hcVWfRD1xBH7+JaiyHKtpS6xS7CbS3HSfIiLRqOCxU2tKyo+Dze&#10;rIKDOfduP1uPutvb3qxOdnfdfE+VGjz1r3MQgfrwH/5rb7WC6WQCv2fiEZDZ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6Fs7HAAAA3AAAAA8AAAAAAAAAAAAAAAAAmAIAAGRy&#10;cy9kb3ducmV2LnhtbFBLBQYAAAAABAAEAPUAAACMAwAAAAA=&#10;" fillcolor="white [3201]" strokecolor="#f79646 [3209]" strokeweight="2.5pt">
                  <v:shadow color="#868686"/>
                </v:roundrect>
                <v:roundrect id="AutoShape 2561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uy/8UA&#10;AADcAAAADwAAAGRycy9kb3ducmV2LnhtbESPzWoCMRSF94W+Q7gFdzWxtbZMjSItgqBiq27cXSa3&#10;k9HJzTCJzvj2plDo8nB+Ps542rlKXKgJpWcNg74CQZx7U3KhYb+bP76BCBHZYOWZNFwpwHRyfzfG&#10;zPiWv+myjYVIIxwy1GBjrDMpQ27JYej7mjh5P75xGJNsCmkabNO4q+STUiPpsOREsFjTh6X8tD27&#10;xF3OX9vj+rDfrTZqYNTh69PyTOveQzd7BxGpi//hv/bCaHh5HsLvmXQE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+7L/xQAAANwAAAAPAAAAAAAAAAAAAAAAAJgCAABkcnMv&#10;ZG93bnJldi54bWxQSwUGAAAAAAQABAD1AAAAigMAAAAA&#10;" fillcolor="white [3201]" strokecolor="#9bbb59 [3206]" strokeweight="2.5pt">
                  <v:shadow color="#868686"/>
                </v:roundrect>
                <v:roundrect id="AutoShape 2562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kFVsUA&#10;AADcAAAADwAAAGRycy9kb3ducmV2LnhtbESPzWrDMBCE74W+g9hCb7XclITgRDFpodBDScj/dWNt&#10;bVNr5Uqq47x9FAjkOMzMN8w0700jOnK+tqzgNUlBEBdW11wq2G4+X8YgfEDW2FgmBWfykM8eH6aY&#10;aXviFXXrUIoIYZ+hgiqENpPSFxUZ9IltiaP3Y53BEKUrpXZ4inDTyEGajqTBmuNChS19VFT8rv+N&#10;gn1b+wO6wXmxOu5QjufL77/3pVLPT/18AiJQH+7hW/tLKxi+DeF6Jh4BOb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iQVWxQAAANwAAAAPAAAAAAAAAAAAAAAAAJgCAABkcnMv&#10;ZG93bnJldi54bWxQSwUGAAAAAAQABAD1AAAAigMAAAAA&#10;" fillcolor="white [3201]" strokecolor="#4bacc6 [3208]" strokeweight="2.5pt">
                  <v:shadow color="#868686"/>
                </v:roundrect>
                <v:roundrect id="AutoShape 2563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21VsYA&#10;AADcAAAADwAAAGRycy9kb3ducmV2LnhtbESPQWsCMRSE70L/Q3gFb5pVUWRrlKIoCvag7aHH183r&#10;bujmZd1Ed/XXN4LgcZiZb5jZorWluFDtjWMFg34Cgjhz2nCu4Otz3ZuC8AFZY+mYFFzJw2L+0plh&#10;ql3DB7ocQy4ihH2KCooQqlRKnxVk0fddRRy9X1dbDFHWudQ1NhFuSzlMkom0aDguFFjRsqDs73i2&#10;Cg7mp3X76XrQnD/2ZvVtd6fNbaxU97V9fwMRqA3P8KO91QrGowncz8Qj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21Vs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564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pL7sIA&#10;AADcAAAADwAAAGRycy9kb3ducmV2LnhtbESPQYvCMBSE7wv+h/AEb2uq4irVKCoI4sW1evH2aJ5t&#10;sXmpTdT6740geBxm5htmOm9MKe5Uu8Kygl43AkGcWl1wpuB4WP+OQTiPrLG0TAqe5GA+a/1MMdb2&#10;wXu6Jz4TAcIuRgW591UspUtzMui6tiIO3tnWBn2QdSZ1jY8AN6XsR9GfNFhwWMixolVO6SW5GQU7&#10;upysvp63yZKT29K6077/P1Sq024WExCeGv8Nf9obrWA4GMH7TDgCcvY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akvuwgAAANwAAAAPAAAAAAAAAAAAAAAAAJgCAABkcnMvZG93&#10;bnJldi54bWxQSwUGAAAAAAQABAD1AAAAhwMAAAAA&#10;" fillcolor="white [3201]" strokecolor="#8064a2 [3207]" strokeweight="2.5pt">
                  <v:shadow color="#868686"/>
                </v:roundrect>
                <v:roundrect id="AutoShape 2565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mKqsAA&#10;AADcAAAADwAAAGRycy9kb3ducmV2LnhtbERPz2vCMBS+C/4P4Qm7aaJjc1SjiDjmemud90fy1pY1&#10;LyXJtPvvl8Ngx4/v93Y/ul7cKMTOs4blQoEgNt523Gj4uLzOX0DEhGyx90wafijCfjedbLGw/s4V&#10;3erUiBzCsUANbUpDIWU0LTmMCz8QZ+7TB4cpw9BIG/Cew10vV0o9S4cd54YWBzq2ZL7qb6ehrMy6&#10;L4OpzsfT27W0pfLvndL6YTYeNiASjelf/Oc+Ww1Pj3ltPpOPgNz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HmKqsAAAADcAAAADwAAAAAAAAAAAAAAAACYAgAAZHJzL2Rvd25y&#10;ZXYueG1sUEsFBgAAAAAEAAQA9QAAAIUDAAAAAA==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</w:p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42144" behindDoc="1" locked="0" layoutInCell="1" allowOverlap="1" wp14:anchorId="732E6DBA" wp14:editId="5734679D">
                <wp:simplePos x="0" y="0"/>
                <wp:positionH relativeFrom="column">
                  <wp:posOffset>172720</wp:posOffset>
                </wp:positionH>
                <wp:positionV relativeFrom="paragraph">
                  <wp:posOffset>3175</wp:posOffset>
                </wp:positionV>
                <wp:extent cx="8910320" cy="361950"/>
                <wp:effectExtent l="1270" t="3175" r="3810" b="0"/>
                <wp:wrapNone/>
                <wp:docPr id="530" name="Rectangle 2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1032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41D1F" w:rsidRDefault="00FA54BF" w:rsidP="002D4ABD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-Sunday 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-Monday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-Tuesday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พุธ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-Wednesday  </w:t>
                            </w:r>
                            <w:r w:rsidRPr="00C41D1F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พฤหั</w:t>
                            </w:r>
                            <w:r w:rsidRPr="00C41D1F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สบดี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-Thursday   </w:t>
                            </w:r>
                            <w:r w:rsidRPr="00C41D1F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ศุกร์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-Friday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ab/>
                              <w:t xml:space="preserve">  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เสาร์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2E6DBA" id="Rectangle 2566" o:spid="_x0000_s1591" style="position:absolute;margin-left:13.6pt;margin-top:.25pt;width:701.6pt;height:28.5pt;z-index:-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" filled="f" stroked="f" strokecolor="#899068" strokeweight=".5pt">
                <v:textbox>
                  <w:txbxContent>
                    <w:p w:rsidR="00FA54BF" w:rsidRPr="00C41D1F" w:rsidRDefault="00FA54BF" w:rsidP="002D4ABD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อาทิตย์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-Sunday 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จันทร์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-Monday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อังคาร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-Tuesday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พุธ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-Wednesday  </w:t>
                      </w:r>
                      <w:r w:rsidRPr="00C41D1F">
                        <w:rPr>
                          <w:rFonts w:asciiTheme="minorBidi" w:hAnsiTheme="minorBidi" w:cstheme="minorBidi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พฤหั</w:t>
                      </w:r>
                      <w:r w:rsidRPr="00C41D1F">
                        <w:rPr>
                          <w:rFonts w:asciiTheme="minorBidi" w:hAnsiTheme="minorBidi" w:cstheme="minorBidi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สบดี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-Thursday   </w:t>
                      </w:r>
                      <w:r w:rsidRPr="00C41D1F">
                        <w:rPr>
                          <w:rFonts w:asciiTheme="minorBidi" w:hAnsiTheme="minorBidi" w:cstheme="minorBidi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ศุกร์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>-Friday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ab/>
                        <w:t xml:space="preserve">  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เสาร์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  <w:r w:rsidR="002D4ABD">
        <w:t xml:space="preserve"> </w:t>
      </w:r>
    </w:p>
    <w:p w:rsidR="00BD5183" w:rsidRDefault="00BD5183" w:rsidP="002D4ABD"/>
    <w:p w:rsidR="002D4ABD" w:rsidRDefault="00FA54BF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70502E3" wp14:editId="264C9B31">
                <wp:simplePos x="0" y="0"/>
                <wp:positionH relativeFrom="column">
                  <wp:posOffset>1641475</wp:posOffset>
                </wp:positionH>
                <wp:positionV relativeFrom="paragraph">
                  <wp:posOffset>99695</wp:posOffset>
                </wp:positionV>
                <wp:extent cx="1301115" cy="273685"/>
                <wp:effectExtent l="1905" t="0" r="1905" b="2540"/>
                <wp:wrapNone/>
                <wp:docPr id="489" name="Rectangle 3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1115" cy="2736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2504E" w:rsidRDefault="00FA54BF" w:rsidP="002D4ABD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</w:pPr>
                            <w:r w:rsidRPr="00C2504E"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lang w:bidi="th-TH"/>
                              </w:rPr>
                              <w:t>Labor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0502E3" id="Rectangle 3123" o:spid="_x0000_s1592" style="position:absolute;margin-left:129.25pt;margin-top:7.85pt;width:102.45pt;height:21.5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2504E" w:rsidRDefault="00FA54BF" w:rsidP="002D4ABD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</w:pPr>
                      <w:r w:rsidRPr="00C2504E"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lang w:bidi="th-TH"/>
                        </w:rPr>
                        <w:t>Labor Day</w:t>
                      </w:r>
                    </w:p>
                  </w:txbxContent>
                </v:textbox>
              </v:rect>
            </w:pict>
          </mc:Fallback>
        </mc:AlternateContent>
      </w:r>
      <w:r w:rsidR="00217A31">
        <w:rPr>
          <w:noProof/>
          <w:lang w:bidi="th-TH"/>
        </w:rPr>
        <w:drawing>
          <wp:anchor distT="0" distB="0" distL="114300" distR="114300" simplePos="0" relativeHeight="251430912" behindDoc="1" locked="0" layoutInCell="1" allowOverlap="1" wp14:anchorId="44D6151E" wp14:editId="63F4E940">
            <wp:simplePos x="0" y="0"/>
            <wp:positionH relativeFrom="column">
              <wp:posOffset>1504315</wp:posOffset>
            </wp:positionH>
            <wp:positionV relativeFrom="paragraph">
              <wp:posOffset>90805</wp:posOffset>
            </wp:positionV>
            <wp:extent cx="466725" cy="550734"/>
            <wp:effectExtent l="76200" t="76200" r="66675" b="78105"/>
            <wp:wrapNone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50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4289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00572393" wp14:editId="29FC619F">
                <wp:simplePos x="0" y="0"/>
                <wp:positionH relativeFrom="column">
                  <wp:posOffset>2734945</wp:posOffset>
                </wp:positionH>
                <wp:positionV relativeFrom="paragraph">
                  <wp:posOffset>45720</wp:posOffset>
                </wp:positionV>
                <wp:extent cx="1209675" cy="1003935"/>
                <wp:effectExtent l="0" t="0" r="28575" b="24765"/>
                <wp:wrapNone/>
                <wp:docPr id="472" name="AutoShape 3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572393" id="AutoShape 3124" o:spid="_x0000_s1593" style="position:absolute;margin-left:215.35pt;margin-top:3.6pt;width:95.25pt;height:79.0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634289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09920" behindDoc="1" locked="0" layoutInCell="1" allowOverlap="1" wp14:anchorId="5239D279" wp14:editId="0F4C5FA6">
                <wp:simplePos x="0" y="0"/>
                <wp:positionH relativeFrom="column">
                  <wp:posOffset>1457960</wp:posOffset>
                </wp:positionH>
                <wp:positionV relativeFrom="paragraph">
                  <wp:posOffset>53340</wp:posOffset>
                </wp:positionV>
                <wp:extent cx="1209675" cy="1003935"/>
                <wp:effectExtent l="0" t="0" r="28575" b="24765"/>
                <wp:wrapNone/>
                <wp:docPr id="473" name="AutoShape 3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39D279" id="AutoShape 3126" o:spid="_x0000_s1594" style="position:absolute;margin-left:114.8pt;margin-top:4.2pt;width:95.25pt;height:79.05pt;z-index:-25190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7FFE2829" wp14:editId="5457AA53">
                <wp:simplePos x="0" y="0"/>
                <wp:positionH relativeFrom="column">
                  <wp:posOffset>7807325</wp:posOffset>
                </wp:positionH>
                <wp:positionV relativeFrom="paragraph">
                  <wp:posOffset>54610</wp:posOffset>
                </wp:positionV>
                <wp:extent cx="1210945" cy="1004570"/>
                <wp:effectExtent l="0" t="0" r="27305" b="24130"/>
                <wp:wrapNone/>
                <wp:docPr id="526" name="AutoShape 2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945" cy="10045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EE0767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FE2829" id="AutoShape 2590" o:spid="_x0000_s1595" style="position:absolute;margin-left:614.75pt;margin-top:4.3pt;width:95.35pt;height:79.1pt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" filled="f" strokecolor="#899068" strokeweight=".5pt">
                <v:textbox>
                  <w:txbxContent>
                    <w:p w:rsidR="00FA54BF" w:rsidRPr="00EE0767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422E0EB0" wp14:editId="7BF65C49">
                <wp:simplePos x="0" y="0"/>
                <wp:positionH relativeFrom="column">
                  <wp:posOffset>6543040</wp:posOffset>
                </wp:positionH>
                <wp:positionV relativeFrom="paragraph">
                  <wp:posOffset>54610</wp:posOffset>
                </wp:positionV>
                <wp:extent cx="1210310" cy="1004570"/>
                <wp:effectExtent l="0" t="0" r="27940" b="24130"/>
                <wp:wrapNone/>
                <wp:docPr id="525" name="AutoShape 2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45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EE0767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22E0EB0" id="AutoShape 2589" o:spid="_x0000_s1596" style="position:absolute;margin-left:515.2pt;margin-top:4.3pt;width:95.3pt;height:79.1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" filled="f" strokecolor="#899068" strokeweight=".5pt">
                <v:textbox>
                  <w:txbxContent>
                    <w:p w:rsidR="00FA54BF" w:rsidRPr="00EE0767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11648" behindDoc="1" locked="0" layoutInCell="1" allowOverlap="1" wp14:anchorId="353F615E" wp14:editId="5B872EEF">
                <wp:simplePos x="0" y="0"/>
                <wp:positionH relativeFrom="column">
                  <wp:posOffset>5278755</wp:posOffset>
                </wp:positionH>
                <wp:positionV relativeFrom="paragraph">
                  <wp:posOffset>55880</wp:posOffset>
                </wp:positionV>
                <wp:extent cx="1210310" cy="1003300"/>
                <wp:effectExtent l="0" t="0" r="27940" b="25400"/>
                <wp:wrapNone/>
                <wp:docPr id="528" name="AutoShape 2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53F615E" id="AutoShape 2602" o:spid="_x0000_s1597" style="position:absolute;margin-left:415.65pt;margin-top:4.4pt;width:95.3pt;height:79pt;z-index:-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6C207438" wp14:editId="341769AD">
                <wp:simplePos x="0" y="0"/>
                <wp:positionH relativeFrom="column">
                  <wp:posOffset>4013835</wp:posOffset>
                </wp:positionH>
                <wp:positionV relativeFrom="paragraph">
                  <wp:posOffset>55880</wp:posOffset>
                </wp:positionV>
                <wp:extent cx="1209675" cy="1003300"/>
                <wp:effectExtent l="0" t="0" r="28575" b="25400"/>
                <wp:wrapNone/>
                <wp:docPr id="527" name="AutoShape 2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207438" id="AutoShape 2601" o:spid="_x0000_s1598" style="position:absolute;margin-left:316.05pt;margin-top:4.4pt;width:95.25pt;height:79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2D4ABD" w:rsidP="002D4ABD"/>
    <w:p w:rsidR="002D4ABD" w:rsidRDefault="00830DBB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24213F7D" wp14:editId="2A8D5706">
                <wp:simplePos x="0" y="0"/>
                <wp:positionH relativeFrom="column">
                  <wp:posOffset>7757160</wp:posOffset>
                </wp:positionH>
                <wp:positionV relativeFrom="paragraph">
                  <wp:posOffset>43815</wp:posOffset>
                </wp:positionV>
                <wp:extent cx="1363980" cy="257175"/>
                <wp:effectExtent l="0" t="0" r="0" b="9525"/>
                <wp:wrapNone/>
                <wp:docPr id="523" name="Rectangle 2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398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13633B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13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  <w:p w:rsidR="00FA54BF" w:rsidRPr="0013633B" w:rsidRDefault="00FA54BF" w:rsidP="0013633B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213F7D" id="Rectangle 2845" o:spid="_x0000_s1599" style="position:absolute;margin-left:610.8pt;margin-top:3.45pt;width:107.4pt;height:20.2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5A36E6" w:rsidRDefault="00FA54BF" w:rsidP="0013633B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13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  <w:p w:rsidR="00FA54BF" w:rsidRPr="0013633B" w:rsidRDefault="00FA54BF" w:rsidP="0013633B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0B504149" wp14:editId="20E53CEA">
                <wp:simplePos x="0" y="0"/>
                <wp:positionH relativeFrom="column">
                  <wp:posOffset>6515100</wp:posOffset>
                </wp:positionH>
                <wp:positionV relativeFrom="paragraph">
                  <wp:posOffset>43815</wp:posOffset>
                </wp:positionV>
                <wp:extent cx="1307457" cy="254000"/>
                <wp:effectExtent l="0" t="0" r="0" b="0"/>
                <wp:wrapNone/>
                <wp:docPr id="524" name="Rectangle 2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7457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13633B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12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  <w:p w:rsidR="00FA54BF" w:rsidRPr="0013633B" w:rsidRDefault="00FA54BF" w:rsidP="0013633B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504149" id="Rectangle 2844" o:spid="_x0000_s1600" style="position:absolute;margin-left:513pt;margin-top:3.45pt;width:102.95pt;height:20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" filled="f" stroked="f" strokecolor="#899068" strokeweight=".5pt">
                <v:textbox>
                  <w:txbxContent>
                    <w:p w:rsidR="00FA54BF" w:rsidRPr="005A36E6" w:rsidRDefault="00FA54BF" w:rsidP="0013633B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12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  <w:p w:rsidR="00FA54BF" w:rsidRPr="0013633B" w:rsidRDefault="00FA54BF" w:rsidP="0013633B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155E9F5C" wp14:editId="6A144D0C">
                <wp:simplePos x="0" y="0"/>
                <wp:positionH relativeFrom="column">
                  <wp:posOffset>5278120</wp:posOffset>
                </wp:positionH>
                <wp:positionV relativeFrom="paragraph">
                  <wp:posOffset>38735</wp:posOffset>
                </wp:positionV>
                <wp:extent cx="1233805" cy="258445"/>
                <wp:effectExtent l="0" t="0" r="0" b="8255"/>
                <wp:wrapNone/>
                <wp:docPr id="521" name="Rectangle 2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3805" cy="258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11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5E9F5C" id="Rectangle 2843" o:spid="_x0000_s1601" style="position:absolute;margin-left:415.6pt;margin-top:3.05pt;width:97.15pt;height:20.35pt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5A36E6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11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 w:rsidR="003F6963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 wp14:anchorId="27DCA588" wp14:editId="56C71E3C">
                <wp:simplePos x="0" y="0"/>
                <wp:positionH relativeFrom="column">
                  <wp:posOffset>4010660</wp:posOffset>
                </wp:positionH>
                <wp:positionV relativeFrom="paragraph">
                  <wp:posOffset>36830</wp:posOffset>
                </wp:positionV>
                <wp:extent cx="1235710" cy="267970"/>
                <wp:effectExtent l="0" t="0" r="0" b="0"/>
                <wp:wrapNone/>
                <wp:docPr id="522" name="Rectangle 2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5710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13633B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10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  <w:p w:rsidR="00FA54BF" w:rsidRPr="0013633B" w:rsidRDefault="00FA54BF" w:rsidP="0013633B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DCA588" id="Rectangle 2842" o:spid="_x0000_s1602" style="position:absolute;margin-left:315.8pt;margin-top:2.9pt;width:97.3pt;height:21.1pt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5A36E6" w:rsidRDefault="00FA54BF" w:rsidP="0013633B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10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  <w:p w:rsidR="00FA54BF" w:rsidRPr="0013633B" w:rsidRDefault="00FA54BF" w:rsidP="0013633B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F6963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FDFB6BE" wp14:editId="347273C9">
                <wp:simplePos x="0" y="0"/>
                <wp:positionH relativeFrom="column">
                  <wp:posOffset>1419860</wp:posOffset>
                </wp:positionH>
                <wp:positionV relativeFrom="paragraph">
                  <wp:posOffset>28575</wp:posOffset>
                </wp:positionV>
                <wp:extent cx="1320800" cy="277495"/>
                <wp:effectExtent l="0" t="0" r="0" b="8255"/>
                <wp:wrapNone/>
                <wp:docPr id="468" name="Rectangle 3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8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DFB6BE" id="Rectangle 3125" o:spid="_x0000_s1603" style="position:absolute;margin-left:111.8pt;margin-top:2.25pt;width:104pt;height:21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8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F6963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D0BAEA" wp14:editId="539F7521">
                <wp:simplePos x="0" y="0"/>
                <wp:positionH relativeFrom="column">
                  <wp:posOffset>2707005</wp:posOffset>
                </wp:positionH>
                <wp:positionV relativeFrom="paragraph">
                  <wp:posOffset>25400</wp:posOffset>
                </wp:positionV>
                <wp:extent cx="1320800" cy="277495"/>
                <wp:effectExtent l="0" t="0" r="0" b="8255"/>
                <wp:wrapNone/>
                <wp:docPr id="469" name="Rectangle 3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9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0BAEA" id="Rectangle 3127" o:spid="_x0000_s1604" style="position:absolute;margin-left:213.15pt;margin-top:2pt;width:104pt;height:21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dALvg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9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217A31" w:rsidP="002D4ABD">
      <w:r>
        <w:rPr>
          <w:noProof/>
          <w:lang w:bidi="th-TH"/>
        </w:rPr>
        <w:drawing>
          <wp:anchor distT="0" distB="0" distL="114300" distR="114300" simplePos="0" relativeHeight="251692032" behindDoc="1" locked="0" layoutInCell="1" allowOverlap="1" wp14:anchorId="275D4FD4" wp14:editId="41CC2D84">
            <wp:simplePos x="0" y="0"/>
            <wp:positionH relativeFrom="column">
              <wp:posOffset>1485900</wp:posOffset>
            </wp:positionH>
            <wp:positionV relativeFrom="paragraph">
              <wp:posOffset>44450</wp:posOffset>
            </wp:positionV>
            <wp:extent cx="466090" cy="549986"/>
            <wp:effectExtent l="76200" t="76200" r="67310" b="78740"/>
            <wp:wrapNone/>
            <wp:docPr id="4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49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5965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31264" behindDoc="0" locked="0" layoutInCell="1" allowOverlap="1" wp14:anchorId="50FAEEF4" wp14:editId="45ADE3DA">
                <wp:simplePos x="0" y="0"/>
                <wp:positionH relativeFrom="column">
                  <wp:posOffset>7807960</wp:posOffset>
                </wp:positionH>
                <wp:positionV relativeFrom="paragraph">
                  <wp:posOffset>20320</wp:posOffset>
                </wp:positionV>
                <wp:extent cx="1210310" cy="1003300"/>
                <wp:effectExtent l="0" t="0" r="27940" b="25400"/>
                <wp:wrapNone/>
                <wp:docPr id="519" name="AutoShape 2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0FAEEF4" id="AutoShape 2597" o:spid="_x0000_s1605" style="position:absolute;margin-left:614.8pt;margin-top:1.6pt;width:95.3pt;height:79pt;z-index: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26144" behindDoc="0" locked="0" layoutInCell="1" allowOverlap="1" wp14:anchorId="3B0AFA89" wp14:editId="2F3A3987">
                <wp:simplePos x="0" y="0"/>
                <wp:positionH relativeFrom="column">
                  <wp:posOffset>6543675</wp:posOffset>
                </wp:positionH>
                <wp:positionV relativeFrom="paragraph">
                  <wp:posOffset>20320</wp:posOffset>
                </wp:positionV>
                <wp:extent cx="1209675" cy="1003300"/>
                <wp:effectExtent l="0" t="0" r="28575" b="25400"/>
                <wp:wrapNone/>
                <wp:docPr id="518" name="AutoShape 2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0AFA89" id="AutoShape 2596" o:spid="_x0000_s1606" style="position:absolute;margin-left:515.25pt;margin-top:1.6pt;width:95.25pt;height:79pt;z-index: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78016" behindDoc="0" locked="0" layoutInCell="1" allowOverlap="1" wp14:anchorId="67BDCF20" wp14:editId="77BFEBB8">
                <wp:simplePos x="0" y="0"/>
                <wp:positionH relativeFrom="column">
                  <wp:posOffset>5278120</wp:posOffset>
                </wp:positionH>
                <wp:positionV relativeFrom="paragraph">
                  <wp:posOffset>20320</wp:posOffset>
                </wp:positionV>
                <wp:extent cx="1210310" cy="1003300"/>
                <wp:effectExtent l="0" t="0" r="27940" b="25400"/>
                <wp:wrapNone/>
                <wp:docPr id="517" name="AutoShape 2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BDCF20" id="AutoShape 2595" o:spid="_x0000_s1607" style="position:absolute;margin-left:415.6pt;margin-top:1.6pt;width:95.3pt;height:79pt;z-index: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16576" behindDoc="1" locked="0" layoutInCell="1" allowOverlap="1" wp14:anchorId="18C2DDAB" wp14:editId="06BEAB49">
                <wp:simplePos x="0" y="0"/>
                <wp:positionH relativeFrom="column">
                  <wp:posOffset>4013200</wp:posOffset>
                </wp:positionH>
                <wp:positionV relativeFrom="paragraph">
                  <wp:posOffset>20320</wp:posOffset>
                </wp:positionV>
                <wp:extent cx="1209675" cy="1003300"/>
                <wp:effectExtent l="0" t="0" r="28575" b="25400"/>
                <wp:wrapNone/>
                <wp:docPr id="516" name="AutoShape 2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C2DDAB" id="AutoShape 2594" o:spid="_x0000_s1608" style="position:absolute;margin-left:316pt;margin-top:1.6pt;width:95.25pt;height:79pt;z-index:-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58560" behindDoc="0" locked="0" layoutInCell="1" allowOverlap="1" wp14:anchorId="5BBDD1E8" wp14:editId="1C2A8893">
                <wp:simplePos x="0" y="0"/>
                <wp:positionH relativeFrom="column">
                  <wp:posOffset>2748280</wp:posOffset>
                </wp:positionH>
                <wp:positionV relativeFrom="paragraph">
                  <wp:posOffset>20320</wp:posOffset>
                </wp:positionV>
                <wp:extent cx="1209675" cy="1003300"/>
                <wp:effectExtent l="0" t="0" r="28575" b="25400"/>
                <wp:wrapNone/>
                <wp:docPr id="515" name="AutoShape 2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BDD1E8" id="AutoShape 2593" o:spid="_x0000_s1609" style="position:absolute;margin-left:216.4pt;margin-top:1.6pt;width:95.25pt;height:79pt;z-index: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91968" behindDoc="1" locked="0" layoutInCell="1" allowOverlap="1" wp14:anchorId="26C63A55" wp14:editId="1DB89AEF">
                <wp:simplePos x="0" y="0"/>
                <wp:positionH relativeFrom="column">
                  <wp:posOffset>1483360</wp:posOffset>
                </wp:positionH>
                <wp:positionV relativeFrom="paragraph">
                  <wp:posOffset>20320</wp:posOffset>
                </wp:positionV>
                <wp:extent cx="1209675" cy="1003300"/>
                <wp:effectExtent l="0" t="0" r="28575" b="25400"/>
                <wp:wrapNone/>
                <wp:docPr id="514" name="AutoShape 2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C63A55" id="AutoShape 2592" o:spid="_x0000_s1610" style="position:absolute;margin-left:116.8pt;margin-top:1.6pt;width:95.25pt;height:79pt;z-index:-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245965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38080" behindDoc="0" locked="0" layoutInCell="1" allowOverlap="1" wp14:anchorId="4E1C8450" wp14:editId="370CC176">
                <wp:simplePos x="0" y="0"/>
                <wp:positionH relativeFrom="column">
                  <wp:posOffset>219075</wp:posOffset>
                </wp:positionH>
                <wp:positionV relativeFrom="paragraph">
                  <wp:posOffset>20320</wp:posOffset>
                </wp:positionV>
                <wp:extent cx="1210310" cy="1003300"/>
                <wp:effectExtent l="0" t="0" r="27940" b="25400"/>
                <wp:wrapNone/>
                <wp:docPr id="520" name="AutoShape 2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1C8450" id="AutoShape 2591" o:spid="_x0000_s1611" style="position:absolute;margin-left:17.25pt;margin-top:1.6pt;width:95.3pt;height:79pt;z-index:25143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" fillcolor="white [3201]" strokecolor="red" strokeweight="2pt"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8B1859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69408" behindDoc="0" locked="0" layoutInCell="1" allowOverlap="1" wp14:anchorId="7F66A1E2" wp14:editId="1F5D4906">
                <wp:simplePos x="0" y="0"/>
                <wp:positionH relativeFrom="column">
                  <wp:posOffset>2798445</wp:posOffset>
                </wp:positionH>
                <wp:positionV relativeFrom="paragraph">
                  <wp:posOffset>39370</wp:posOffset>
                </wp:positionV>
                <wp:extent cx="473710" cy="440690"/>
                <wp:effectExtent l="0" t="0" r="0" b="1270"/>
                <wp:wrapNone/>
                <wp:docPr id="513" name="Rectangle 3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2D4ABD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66A1E2" id="Rectangle 3115" o:spid="_x0000_s1612" style="position:absolute;margin-left:220.35pt;margin-top:3.1pt;width:37.3pt;height:34.7pt;z-index:25076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2D4ABD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>
      <w:pPr>
        <w:jc w:val="center"/>
      </w:pPr>
    </w:p>
    <w:p w:rsidR="002D4ABD" w:rsidRDefault="002D4ABD" w:rsidP="002D4ABD"/>
    <w:p w:rsidR="002D4ABD" w:rsidRDefault="00830DBB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75392" behindDoc="0" locked="0" layoutInCell="1" allowOverlap="1" wp14:anchorId="15410766" wp14:editId="7AC59158">
                <wp:simplePos x="0" y="0"/>
                <wp:positionH relativeFrom="column">
                  <wp:posOffset>7776210</wp:posOffset>
                </wp:positionH>
                <wp:positionV relativeFrom="paragraph">
                  <wp:posOffset>20320</wp:posOffset>
                </wp:positionV>
                <wp:extent cx="1320165" cy="277495"/>
                <wp:effectExtent l="0" t="0" r="0" b="8255"/>
                <wp:wrapNone/>
                <wp:docPr id="509" name="Rectangle 2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5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410766" id="Rectangle 2852" o:spid="_x0000_s1613" style="position:absolute;margin-left:612.3pt;margin-top:1.6pt;width:103.95pt;height:21.85pt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5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 wp14:anchorId="0865CD24" wp14:editId="447B8E68">
                <wp:simplePos x="0" y="0"/>
                <wp:positionH relativeFrom="column">
                  <wp:posOffset>6496685</wp:posOffset>
                </wp:positionH>
                <wp:positionV relativeFrom="paragraph">
                  <wp:posOffset>20320</wp:posOffset>
                </wp:positionV>
                <wp:extent cx="1320800" cy="277495"/>
                <wp:effectExtent l="0" t="0" r="0" b="8255"/>
                <wp:wrapNone/>
                <wp:docPr id="508" name="Rectangle 2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4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65CD24" id="Rectangle 2851" o:spid="_x0000_s1614" style="position:absolute;margin-left:511.55pt;margin-top:1.6pt;width:104pt;height:21.85pt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4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 wp14:anchorId="53130BB0" wp14:editId="1CB44BF6">
                <wp:simplePos x="0" y="0"/>
                <wp:positionH relativeFrom="column">
                  <wp:posOffset>5229860</wp:posOffset>
                </wp:positionH>
                <wp:positionV relativeFrom="paragraph">
                  <wp:posOffset>20320</wp:posOffset>
                </wp:positionV>
                <wp:extent cx="1320800" cy="277495"/>
                <wp:effectExtent l="0" t="0" r="0" b="8255"/>
                <wp:wrapNone/>
                <wp:docPr id="507" name="Rectangle 2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3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130BB0" id="Rectangle 2850" o:spid="_x0000_s1615" style="position:absolute;margin-left:411.8pt;margin-top:1.6pt;width:104pt;height:21.85pt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3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63104" behindDoc="0" locked="0" layoutInCell="1" allowOverlap="1" wp14:anchorId="4BD2DADB" wp14:editId="7322F020">
                <wp:simplePos x="0" y="0"/>
                <wp:positionH relativeFrom="column">
                  <wp:posOffset>3973830</wp:posOffset>
                </wp:positionH>
                <wp:positionV relativeFrom="paragraph">
                  <wp:posOffset>12700</wp:posOffset>
                </wp:positionV>
                <wp:extent cx="1320800" cy="277495"/>
                <wp:effectExtent l="0" t="0" r="0" b="8255"/>
                <wp:wrapNone/>
                <wp:docPr id="506" name="Rectangle 2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13633B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2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  <w:p w:rsidR="00FA54BF" w:rsidRPr="0013633B" w:rsidRDefault="00FA54BF" w:rsidP="0013633B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D2DADB" id="Rectangle 2849" o:spid="_x0000_s1616" style="position:absolute;margin-left:312.9pt;margin-top:1pt;width:104pt;height:21.85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5A36E6" w:rsidRDefault="00FA54BF" w:rsidP="0013633B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2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  <w:p w:rsidR="00FA54BF" w:rsidRPr="0013633B" w:rsidRDefault="00FA54BF" w:rsidP="0013633B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61056" behindDoc="0" locked="0" layoutInCell="1" allowOverlap="1" wp14:anchorId="1E630366" wp14:editId="578618A0">
                <wp:simplePos x="0" y="0"/>
                <wp:positionH relativeFrom="column">
                  <wp:posOffset>2724150</wp:posOffset>
                </wp:positionH>
                <wp:positionV relativeFrom="paragraph">
                  <wp:posOffset>12700</wp:posOffset>
                </wp:positionV>
                <wp:extent cx="1320800" cy="277495"/>
                <wp:effectExtent l="0" t="0" r="0" b="8255"/>
                <wp:wrapNone/>
                <wp:docPr id="511" name="Rectangle 2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13633B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1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  <w:p w:rsidR="00FA54BF" w:rsidRPr="0013633B" w:rsidRDefault="00FA54BF" w:rsidP="0013633B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630366" id="Rectangle 2848" o:spid="_x0000_s1617" style="position:absolute;margin-left:214.5pt;margin-top:1pt;width:104pt;height:21.85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" filled="f" stroked="f" strokecolor="#899068" strokeweight=".5pt">
                <v:textbox>
                  <w:txbxContent>
                    <w:p w:rsidR="00FA54BF" w:rsidRPr="005A36E6" w:rsidRDefault="00FA54BF" w:rsidP="0013633B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1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  <w:p w:rsidR="00FA54BF" w:rsidRPr="0013633B" w:rsidRDefault="00FA54BF" w:rsidP="0013633B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53888" behindDoc="0" locked="0" layoutInCell="1" allowOverlap="1" wp14:anchorId="4E6B9149" wp14:editId="0FB16B39">
                <wp:simplePos x="0" y="0"/>
                <wp:positionH relativeFrom="column">
                  <wp:posOffset>1444625</wp:posOffset>
                </wp:positionH>
                <wp:positionV relativeFrom="paragraph">
                  <wp:posOffset>12700</wp:posOffset>
                </wp:positionV>
                <wp:extent cx="1320165" cy="277495"/>
                <wp:effectExtent l="0" t="0" r="0" b="8255"/>
                <wp:wrapNone/>
                <wp:docPr id="510" name="Rectangle 2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13633B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15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  <w:p w:rsidR="00FA54BF" w:rsidRPr="0013633B" w:rsidRDefault="00FA54BF" w:rsidP="0013633B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6B9149" id="Rectangle 2847" o:spid="_x0000_s1618" style="position:absolute;margin-left:113.75pt;margin-top:1pt;width:103.95pt;height:21.85pt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" filled="f" stroked="f" strokecolor="#899068" strokeweight=".5pt">
                <v:textbox>
                  <w:txbxContent>
                    <w:p w:rsidR="00FA54BF" w:rsidRPr="005A36E6" w:rsidRDefault="00FA54BF" w:rsidP="0013633B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15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  <w:p w:rsidR="00FA54BF" w:rsidRPr="0013633B" w:rsidRDefault="00FA54BF" w:rsidP="0013633B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51840" behindDoc="0" locked="0" layoutInCell="1" allowOverlap="1" wp14:anchorId="246B2B0C" wp14:editId="3E5F2DD2">
                <wp:simplePos x="0" y="0"/>
                <wp:positionH relativeFrom="column">
                  <wp:posOffset>199390</wp:posOffset>
                </wp:positionH>
                <wp:positionV relativeFrom="paragraph">
                  <wp:posOffset>12700</wp:posOffset>
                </wp:positionV>
                <wp:extent cx="1266190" cy="255905"/>
                <wp:effectExtent l="0" t="0" r="0" b="0"/>
                <wp:wrapNone/>
                <wp:docPr id="512" name="Rectangle 2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190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5A36E6" w:rsidRDefault="00FA54BF" w:rsidP="0013633B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14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5A36E6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</w:p>
                          <w:p w:rsidR="00FA54BF" w:rsidRPr="0013633B" w:rsidRDefault="00FA54BF" w:rsidP="0013633B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6B2B0C" id="Rectangle 2846" o:spid="_x0000_s1619" style="position:absolute;margin-left:15.7pt;margin-top:1pt;width:99.7pt;height:20.15pt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iIvvg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" filled="f" stroked="f" strokecolor="#899068" strokeweight=".5pt">
                <v:textbox>
                  <w:txbxContent>
                    <w:p w:rsidR="00FA54BF" w:rsidRPr="005A36E6" w:rsidRDefault="00FA54BF" w:rsidP="0013633B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14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5A36E6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</w:p>
                    <w:p w:rsidR="00FA54BF" w:rsidRPr="0013633B" w:rsidRDefault="00FA54BF" w:rsidP="0013633B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D4ABD" w:rsidRDefault="00245965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49792" behindDoc="0" locked="0" layoutInCell="1" allowOverlap="1" wp14:anchorId="646DAF8C" wp14:editId="5EF47B07">
                <wp:simplePos x="0" y="0"/>
                <wp:positionH relativeFrom="column">
                  <wp:posOffset>7807960</wp:posOffset>
                </wp:positionH>
                <wp:positionV relativeFrom="paragraph">
                  <wp:posOffset>157480</wp:posOffset>
                </wp:positionV>
                <wp:extent cx="1210310" cy="1003935"/>
                <wp:effectExtent l="0" t="0" r="27940" b="24765"/>
                <wp:wrapNone/>
                <wp:docPr id="504" name="AutoShape 2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6DAF8C" id="AutoShape 2577" o:spid="_x0000_s1620" style="position:absolute;margin-left:614.8pt;margin-top:12.4pt;width:95.3pt;height:79.05pt;z-index:25244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40576" behindDoc="0" locked="0" layoutInCell="1" allowOverlap="1" wp14:anchorId="6420AE55" wp14:editId="54CCD735">
                <wp:simplePos x="0" y="0"/>
                <wp:positionH relativeFrom="column">
                  <wp:posOffset>6543675</wp:posOffset>
                </wp:positionH>
                <wp:positionV relativeFrom="paragraph">
                  <wp:posOffset>157480</wp:posOffset>
                </wp:positionV>
                <wp:extent cx="1209675" cy="1003935"/>
                <wp:effectExtent l="0" t="0" r="28575" b="24765"/>
                <wp:wrapNone/>
                <wp:docPr id="503" name="AutoShape 2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20AE55" id="AutoShape 2576" o:spid="_x0000_s1621" style="position:absolute;margin-left:515.25pt;margin-top:12.4pt;width:95.25pt;height:79.05pt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35456" behindDoc="1" locked="0" layoutInCell="1" allowOverlap="1" wp14:anchorId="5168EE69" wp14:editId="418F0A09">
                <wp:simplePos x="0" y="0"/>
                <wp:positionH relativeFrom="column">
                  <wp:posOffset>5278120</wp:posOffset>
                </wp:positionH>
                <wp:positionV relativeFrom="paragraph">
                  <wp:posOffset>157480</wp:posOffset>
                </wp:positionV>
                <wp:extent cx="1210310" cy="1003935"/>
                <wp:effectExtent l="0" t="0" r="27940" b="24765"/>
                <wp:wrapNone/>
                <wp:docPr id="502" name="AutoShape 2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68EE69" id="AutoShape 2575" o:spid="_x0000_s1622" style="position:absolute;margin-left:415.6pt;margin-top:12.4pt;width:95.3pt;height:79.05pt;z-index:-25088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89920" behindDoc="1" locked="0" layoutInCell="1" allowOverlap="1" wp14:anchorId="2780D795" wp14:editId="14DB4094">
                <wp:simplePos x="0" y="0"/>
                <wp:positionH relativeFrom="column">
                  <wp:posOffset>2748280</wp:posOffset>
                </wp:positionH>
                <wp:positionV relativeFrom="paragraph">
                  <wp:posOffset>157480</wp:posOffset>
                </wp:positionV>
                <wp:extent cx="1209675" cy="1003935"/>
                <wp:effectExtent l="0" t="0" r="28575" b="24765"/>
                <wp:wrapNone/>
                <wp:docPr id="500" name="AutoShape 2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3B397B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80D795" id="AutoShape 2573" o:spid="_x0000_s1623" style="position:absolute;margin-left:216.4pt;margin-top:12.4pt;width:95.25pt;height:79.05pt;z-index:-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3B397B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30336" behindDoc="0" locked="0" layoutInCell="1" allowOverlap="1" wp14:anchorId="3A493240" wp14:editId="25199BD7">
                <wp:simplePos x="0" y="0"/>
                <wp:positionH relativeFrom="column">
                  <wp:posOffset>4013200</wp:posOffset>
                </wp:positionH>
                <wp:positionV relativeFrom="paragraph">
                  <wp:posOffset>157480</wp:posOffset>
                </wp:positionV>
                <wp:extent cx="1209675" cy="1003935"/>
                <wp:effectExtent l="0" t="0" r="28575" b="24765"/>
                <wp:wrapNone/>
                <wp:docPr id="501" name="AutoShape 2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493240" id="AutoShape 2574" o:spid="_x0000_s1624" style="position:absolute;margin-left:316pt;margin-top:12.4pt;width:95.25pt;height:79.05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 wp14:anchorId="627C51BB" wp14:editId="56586FD7">
                <wp:simplePos x="0" y="0"/>
                <wp:positionH relativeFrom="column">
                  <wp:posOffset>1483360</wp:posOffset>
                </wp:positionH>
                <wp:positionV relativeFrom="paragraph">
                  <wp:posOffset>149860</wp:posOffset>
                </wp:positionV>
                <wp:extent cx="1209675" cy="1003935"/>
                <wp:effectExtent l="0" t="0" r="28575" b="24765"/>
                <wp:wrapNone/>
                <wp:docPr id="499" name="AutoShape 2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7C51BB" id="AutoShape 2572" o:spid="_x0000_s1625" style="position:absolute;margin-left:116.8pt;margin-top:11.8pt;width:95.25pt;height:79.05pt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 wp14:anchorId="19C75D14" wp14:editId="104A972B">
                <wp:simplePos x="0" y="0"/>
                <wp:positionH relativeFrom="column">
                  <wp:posOffset>219075</wp:posOffset>
                </wp:positionH>
                <wp:positionV relativeFrom="paragraph">
                  <wp:posOffset>157480</wp:posOffset>
                </wp:positionV>
                <wp:extent cx="1209675" cy="1003935"/>
                <wp:effectExtent l="0" t="0" r="28575" b="24765"/>
                <wp:wrapNone/>
                <wp:docPr id="505" name="AutoShape 3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C75D14" id="AutoShape 3106" o:spid="_x0000_s1626" style="position:absolute;margin-left:17.25pt;margin-top:12.4pt;width:95.25pt;height:79.05pt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" filled="f" strokecolor="#899068" strokeweight=".5pt"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3B397B" w:rsidP="002D4ABD">
      <w:r>
        <w:rPr>
          <w:noProof/>
          <w:lang w:bidi="th-TH"/>
        </w:rPr>
        <w:drawing>
          <wp:anchor distT="0" distB="0" distL="114300" distR="114300" simplePos="0" relativeHeight="251390976" behindDoc="1" locked="0" layoutInCell="1" allowOverlap="1" wp14:anchorId="18960A5D" wp14:editId="4F185F09">
            <wp:simplePos x="0" y="0"/>
            <wp:positionH relativeFrom="column">
              <wp:posOffset>2767965</wp:posOffset>
            </wp:positionH>
            <wp:positionV relativeFrom="paragraph">
              <wp:posOffset>44449</wp:posOffset>
            </wp:positionV>
            <wp:extent cx="453368" cy="534975"/>
            <wp:effectExtent l="0" t="0" r="4445" b="0"/>
            <wp:wrapNone/>
            <wp:docPr id="5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97" cy="537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2F19FE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88704" behindDoc="0" locked="0" layoutInCell="1" allowOverlap="1" wp14:anchorId="7502C085" wp14:editId="05A0AFDF">
                <wp:simplePos x="0" y="0"/>
                <wp:positionH relativeFrom="column">
                  <wp:posOffset>6489065</wp:posOffset>
                </wp:positionH>
                <wp:positionV relativeFrom="paragraph">
                  <wp:posOffset>149860</wp:posOffset>
                </wp:positionV>
                <wp:extent cx="1320800" cy="276860"/>
                <wp:effectExtent l="0" t="0" r="0" b="8890"/>
                <wp:wrapNone/>
                <wp:docPr id="497" name="Rectangle 2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11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2C085" id="Rectangle 2858" o:spid="_x0000_s1627" style="position:absolute;margin-left:510.95pt;margin-top:11.8pt;width:104pt;height:21.8pt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11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86656" behindDoc="0" locked="0" layoutInCell="1" allowOverlap="1" wp14:anchorId="0087B3BD" wp14:editId="71071633">
                <wp:simplePos x="0" y="0"/>
                <wp:positionH relativeFrom="column">
                  <wp:posOffset>5231130</wp:posOffset>
                </wp:positionH>
                <wp:positionV relativeFrom="paragraph">
                  <wp:posOffset>149860</wp:posOffset>
                </wp:positionV>
                <wp:extent cx="1320800" cy="276860"/>
                <wp:effectExtent l="0" t="0" r="0" b="8890"/>
                <wp:wrapNone/>
                <wp:docPr id="496" name="Rectangle 2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10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87B3BD" id="Rectangle 2857" o:spid="_x0000_s1628" style="position:absolute;margin-left:411.9pt;margin-top:11.8pt;width:104pt;height:21.8p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10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84608" behindDoc="0" locked="0" layoutInCell="1" allowOverlap="1" wp14:anchorId="37EB99BE" wp14:editId="6475CCBD">
                <wp:simplePos x="0" y="0"/>
                <wp:positionH relativeFrom="column">
                  <wp:posOffset>3964940</wp:posOffset>
                </wp:positionH>
                <wp:positionV relativeFrom="paragraph">
                  <wp:posOffset>142240</wp:posOffset>
                </wp:positionV>
                <wp:extent cx="1320800" cy="276860"/>
                <wp:effectExtent l="0" t="0" r="0" b="8890"/>
                <wp:wrapNone/>
                <wp:docPr id="495" name="Rectangle 2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9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EB99BE" id="Rectangle 2856" o:spid="_x0000_s1629" style="position:absolute;margin-left:312.2pt;margin-top:11.2pt;width:104pt;height:21.8pt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9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82560" behindDoc="0" locked="0" layoutInCell="1" allowOverlap="1" wp14:anchorId="163C49C7" wp14:editId="21E705FA">
                <wp:simplePos x="0" y="0"/>
                <wp:positionH relativeFrom="column">
                  <wp:posOffset>2693670</wp:posOffset>
                </wp:positionH>
                <wp:positionV relativeFrom="paragraph">
                  <wp:posOffset>149860</wp:posOffset>
                </wp:positionV>
                <wp:extent cx="1320800" cy="276860"/>
                <wp:effectExtent l="0" t="0" r="0" b="8890"/>
                <wp:wrapNone/>
                <wp:docPr id="494" name="Rectangle 2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8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3C49C7" id="Rectangle 2855" o:spid="_x0000_s1630" style="position:absolute;margin-left:212.1pt;margin-top:11.8pt;width:104pt;height:21.8pt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8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 wp14:anchorId="36DD0184" wp14:editId="578FF98C">
                <wp:simplePos x="0" y="0"/>
                <wp:positionH relativeFrom="column">
                  <wp:posOffset>1442720</wp:posOffset>
                </wp:positionH>
                <wp:positionV relativeFrom="paragraph">
                  <wp:posOffset>149860</wp:posOffset>
                </wp:positionV>
                <wp:extent cx="1320800" cy="276860"/>
                <wp:effectExtent l="0" t="0" r="0" b="8890"/>
                <wp:wrapNone/>
                <wp:docPr id="493" name="Rectangle 2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7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DD0184" id="Rectangle 2854" o:spid="_x0000_s1631" style="position:absolute;margin-left:113.6pt;margin-top:11.8pt;width:104pt;height:21.8pt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nnvw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7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77088" behindDoc="0" locked="0" layoutInCell="1" allowOverlap="1" wp14:anchorId="49654C78" wp14:editId="4E3384EA">
                <wp:simplePos x="0" y="0"/>
                <wp:positionH relativeFrom="column">
                  <wp:posOffset>163195</wp:posOffset>
                </wp:positionH>
                <wp:positionV relativeFrom="paragraph">
                  <wp:posOffset>144780</wp:posOffset>
                </wp:positionV>
                <wp:extent cx="1320165" cy="276860"/>
                <wp:effectExtent l="0" t="0" r="0" b="8890"/>
                <wp:wrapNone/>
                <wp:docPr id="492" name="Rectangle 2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6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654C78" id="Rectangle 2853" o:spid="_x0000_s1632" style="position:absolute;margin-left:12.85pt;margin-top:11.4pt;width:103.95pt;height:21.8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g1Gvw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6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 wp14:anchorId="297EDF5F" wp14:editId="034C1B9A">
                <wp:simplePos x="0" y="0"/>
                <wp:positionH relativeFrom="column">
                  <wp:posOffset>7761605</wp:posOffset>
                </wp:positionH>
                <wp:positionV relativeFrom="paragraph">
                  <wp:posOffset>1270</wp:posOffset>
                </wp:positionV>
                <wp:extent cx="1320165" cy="276860"/>
                <wp:effectExtent l="0" t="0" r="0" b="8890"/>
                <wp:wrapNone/>
                <wp:docPr id="498" name="Rectangle 2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12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7EDF5F" id="Rectangle 2859" o:spid="_x0000_s1633" style="position:absolute;margin-left:611.15pt;margin-top:.1pt;width:103.95pt;height:21.8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THvvwIAAL4FAAAOAAAAZHJzL2Uyb0RvYy54bWysVNtu1DAQfUfiHyy/p7nUm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12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D4ABD" w:rsidRDefault="00245965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22656" behindDoc="0" locked="0" layoutInCell="1" allowOverlap="1" wp14:anchorId="19CB9F7D" wp14:editId="33B24F43">
                <wp:simplePos x="0" y="0"/>
                <wp:positionH relativeFrom="column">
                  <wp:posOffset>7807960</wp:posOffset>
                </wp:positionH>
                <wp:positionV relativeFrom="paragraph">
                  <wp:posOffset>130175</wp:posOffset>
                </wp:positionV>
                <wp:extent cx="1210310" cy="1003935"/>
                <wp:effectExtent l="0" t="0" r="27940" b="24765"/>
                <wp:wrapNone/>
                <wp:docPr id="488" name="AutoShape 2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CB9F7D" id="AutoShape 2583" o:spid="_x0000_s1634" style="position:absolute;margin-left:614.8pt;margin-top:10.25pt;width:95.3pt;height:79.05pt;z-index:25082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18560" behindDoc="0" locked="0" layoutInCell="1" allowOverlap="1" wp14:anchorId="5A978771" wp14:editId="0233EC8C">
                <wp:simplePos x="0" y="0"/>
                <wp:positionH relativeFrom="column">
                  <wp:posOffset>6543675</wp:posOffset>
                </wp:positionH>
                <wp:positionV relativeFrom="paragraph">
                  <wp:posOffset>130175</wp:posOffset>
                </wp:positionV>
                <wp:extent cx="1209675" cy="1003935"/>
                <wp:effectExtent l="0" t="0" r="28575" b="24765"/>
                <wp:wrapNone/>
                <wp:docPr id="487" name="AutoShape 2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A978771" id="AutoShape 2582" o:spid="_x0000_s1635" style="position:absolute;margin-left:515.25pt;margin-top:10.25pt;width:95.25pt;height:79.05pt;z-index:25081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657792" behindDoc="1" locked="0" layoutInCell="1" allowOverlap="1" wp14:anchorId="1D0658F4" wp14:editId="178F54EC">
                <wp:simplePos x="0" y="0"/>
                <wp:positionH relativeFrom="column">
                  <wp:posOffset>5278120</wp:posOffset>
                </wp:positionH>
                <wp:positionV relativeFrom="paragraph">
                  <wp:posOffset>130175</wp:posOffset>
                </wp:positionV>
                <wp:extent cx="1210310" cy="1003935"/>
                <wp:effectExtent l="0" t="0" r="27940" b="24765"/>
                <wp:wrapNone/>
                <wp:docPr id="483" name="AutoShape 2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0658F4" id="AutoShape 2569" o:spid="_x0000_s1636" style="position:absolute;margin-left:415.6pt;margin-top:10.25pt;width:95.3pt;height:79.05pt;z-index:-25265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08320" behindDoc="1" locked="0" layoutInCell="1" allowOverlap="1" wp14:anchorId="70B9A8C4" wp14:editId="1D8C488A">
                <wp:simplePos x="0" y="0"/>
                <wp:positionH relativeFrom="column">
                  <wp:posOffset>4013200</wp:posOffset>
                </wp:positionH>
                <wp:positionV relativeFrom="paragraph">
                  <wp:posOffset>130175</wp:posOffset>
                </wp:positionV>
                <wp:extent cx="1209675" cy="1003935"/>
                <wp:effectExtent l="0" t="0" r="28575" b="24765"/>
                <wp:wrapNone/>
                <wp:docPr id="486" name="AutoShape 2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B9A8C4" id="AutoShape 2581" o:spid="_x0000_s1637" style="position:absolute;margin-left:316pt;margin-top:10.25pt;width:95.25pt;height:79.05pt;z-index:-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71040" behindDoc="1" locked="0" layoutInCell="1" allowOverlap="1" wp14:anchorId="29C787D0" wp14:editId="66B1FA72">
                <wp:simplePos x="0" y="0"/>
                <wp:positionH relativeFrom="column">
                  <wp:posOffset>2748280</wp:posOffset>
                </wp:positionH>
                <wp:positionV relativeFrom="paragraph">
                  <wp:posOffset>130175</wp:posOffset>
                </wp:positionV>
                <wp:extent cx="1209675" cy="1003935"/>
                <wp:effectExtent l="0" t="0" r="28575" b="24765"/>
                <wp:wrapNone/>
                <wp:docPr id="485" name="AutoShape 2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3B397B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C787D0" id="AutoShape 2580" o:spid="_x0000_s1638" style="position:absolute;margin-left:216.4pt;margin-top:10.25pt;width:95.25pt;height:79.05pt;z-index:-2532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3B397B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04224" behindDoc="0" locked="0" layoutInCell="1" allowOverlap="1" wp14:anchorId="54E1D6FB" wp14:editId="770146C7">
                <wp:simplePos x="0" y="0"/>
                <wp:positionH relativeFrom="column">
                  <wp:posOffset>1476375</wp:posOffset>
                </wp:positionH>
                <wp:positionV relativeFrom="paragraph">
                  <wp:posOffset>130175</wp:posOffset>
                </wp:positionV>
                <wp:extent cx="1209675" cy="1003935"/>
                <wp:effectExtent l="0" t="0" r="28575" b="24765"/>
                <wp:wrapNone/>
                <wp:docPr id="491" name="AutoShape 2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E1D6FB" id="AutoShape 2579" o:spid="_x0000_s1639" style="position:absolute;margin-left:116.25pt;margin-top:10.25pt;width:95.25pt;height:79.05pt;z-index:25080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00128" behindDoc="0" locked="0" layoutInCell="1" allowOverlap="1" wp14:anchorId="07053A35" wp14:editId="6E96A4BF">
                <wp:simplePos x="0" y="0"/>
                <wp:positionH relativeFrom="column">
                  <wp:posOffset>212725</wp:posOffset>
                </wp:positionH>
                <wp:positionV relativeFrom="paragraph">
                  <wp:posOffset>130175</wp:posOffset>
                </wp:positionV>
                <wp:extent cx="1210310" cy="1003935"/>
                <wp:effectExtent l="0" t="0" r="27940" b="24765"/>
                <wp:wrapNone/>
                <wp:docPr id="484" name="AutoShape 2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053A35" id="AutoShape 2571" o:spid="_x0000_s1640" style="position:absolute;margin-left:16.75pt;margin-top:10.25pt;width:95.3pt;height:79.05pt;z-index:25080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" filled="f" strokecolor="#899068" strokeweight=".5pt"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8B1859" w:rsidP="002D4ABD">
      <w:r>
        <w:rPr>
          <w:noProof/>
          <w:lang w:bidi="th-TH"/>
        </w:rPr>
        <w:drawing>
          <wp:anchor distT="0" distB="0" distL="114300" distR="114300" simplePos="0" relativeHeight="250677248" behindDoc="1" locked="0" layoutInCell="1" allowOverlap="1" wp14:anchorId="243B14A5" wp14:editId="0993CF18">
            <wp:simplePos x="0" y="0"/>
            <wp:positionH relativeFrom="column">
              <wp:posOffset>2759075</wp:posOffset>
            </wp:positionH>
            <wp:positionV relativeFrom="paragraph">
              <wp:posOffset>12065</wp:posOffset>
            </wp:positionV>
            <wp:extent cx="437515" cy="516255"/>
            <wp:effectExtent l="0" t="0" r="635" b="0"/>
            <wp:wrapNone/>
            <wp:docPr id="2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5" cy="51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4ABD" w:rsidRDefault="002D4ABD" w:rsidP="002D4ABD"/>
    <w:p w:rsidR="002D4ABD" w:rsidRDefault="008B1859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03552" behindDoc="0" locked="0" layoutInCell="1" allowOverlap="1" wp14:anchorId="5F3DB7FB" wp14:editId="5DC7F9F7">
                <wp:simplePos x="0" y="0"/>
                <wp:positionH relativeFrom="column">
                  <wp:posOffset>2684780</wp:posOffset>
                </wp:positionH>
                <wp:positionV relativeFrom="paragraph">
                  <wp:posOffset>161925</wp:posOffset>
                </wp:positionV>
                <wp:extent cx="473710" cy="440690"/>
                <wp:effectExtent l="0" t="0" r="0" b="0"/>
                <wp:wrapNone/>
                <wp:docPr id="482" name="Rectangle 3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2D4ABD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ข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3DB7FB" id="Rectangle 3128" o:spid="_x0000_s1641" style="position:absolute;margin-left:211.4pt;margin-top:12.75pt;width:37.3pt;height:34.7pt;z-index:25090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" filled="f" stroked="f" strokecolor="#899068" strokeweight=".5pt">
                <v:textbox>
                  <w:txbxContent>
                    <w:p w:rsidR="00FA54BF" w:rsidRPr="001218B4" w:rsidRDefault="00FA54BF" w:rsidP="002D4ABD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ข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B34232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82FD39C" wp14:editId="7DD5B85F">
                <wp:simplePos x="0" y="0"/>
                <wp:positionH relativeFrom="column">
                  <wp:posOffset>1427480</wp:posOffset>
                </wp:positionH>
                <wp:positionV relativeFrom="paragraph">
                  <wp:posOffset>119380</wp:posOffset>
                </wp:positionV>
                <wp:extent cx="1320800" cy="277495"/>
                <wp:effectExtent l="0" t="0" r="0" b="8255"/>
                <wp:wrapNone/>
                <wp:docPr id="480" name="Rectangle 2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14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2FD39C" id="Rectangle 2861" o:spid="_x0000_s1642" style="position:absolute;margin-left:112.4pt;margin-top:9.4pt;width:104pt;height:21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14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B0F1744" wp14:editId="5CFC3DD4">
                <wp:simplePos x="0" y="0"/>
                <wp:positionH relativeFrom="column">
                  <wp:posOffset>163195</wp:posOffset>
                </wp:positionH>
                <wp:positionV relativeFrom="paragraph">
                  <wp:posOffset>111760</wp:posOffset>
                </wp:positionV>
                <wp:extent cx="1320165" cy="277495"/>
                <wp:effectExtent l="0" t="0" r="0" b="8255"/>
                <wp:wrapNone/>
                <wp:docPr id="479" name="Rectangle 2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 13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0F1744" id="Rectangle 2860" o:spid="_x0000_s1643" style="position:absolute;margin-left:12.85pt;margin-top:8.8pt;width:103.95pt;height:21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 13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3DCDBB6" wp14:editId="5AE5ABF5">
                <wp:simplePos x="0" y="0"/>
                <wp:positionH relativeFrom="column">
                  <wp:posOffset>2693670</wp:posOffset>
                </wp:positionH>
                <wp:positionV relativeFrom="paragraph">
                  <wp:posOffset>127000</wp:posOffset>
                </wp:positionV>
                <wp:extent cx="1320800" cy="277495"/>
                <wp:effectExtent l="0" t="3175" r="0" b="0"/>
                <wp:wrapNone/>
                <wp:docPr id="481" name="Rectangle 2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15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10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DCDBB6" id="Rectangle 2862" o:spid="_x0000_s1644" style="position:absolute;margin-left:212.1pt;margin-top:10pt;width:104pt;height:21.8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o/M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15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10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802C3D9" wp14:editId="5D20409C">
                <wp:simplePos x="0" y="0"/>
                <wp:positionH relativeFrom="column">
                  <wp:posOffset>7753985</wp:posOffset>
                </wp:positionH>
                <wp:positionV relativeFrom="paragraph">
                  <wp:posOffset>130175</wp:posOffset>
                </wp:positionV>
                <wp:extent cx="1320165" cy="276860"/>
                <wp:effectExtent l="635" t="0" r="3175" b="2540"/>
                <wp:wrapNone/>
                <wp:docPr id="478" name="Rectangle 2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4D6FA4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4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02C3D9" id="Rectangle 2866" o:spid="_x0000_s1645" style="position:absolute;margin-left:610.55pt;margin-top:10.25pt;width:103.95pt;height:21.8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u4CvgIAAL4FAAAOAAAAZHJzL2Uyb0RvYy54bWysVNtu1DAQfUfiHyy/p7nUm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4D6FA4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4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95B8646" wp14:editId="073B10F6">
                <wp:simplePos x="0" y="0"/>
                <wp:positionH relativeFrom="column">
                  <wp:posOffset>6487160</wp:posOffset>
                </wp:positionH>
                <wp:positionV relativeFrom="paragraph">
                  <wp:posOffset>130175</wp:posOffset>
                </wp:positionV>
                <wp:extent cx="1320165" cy="276860"/>
                <wp:effectExtent l="635" t="0" r="3175" b="2540"/>
                <wp:wrapNone/>
                <wp:docPr id="477" name="Rectangle 2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859A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3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5B8646" id="Rectangle 2865" o:spid="_x0000_s1646" style="position:absolute;margin-left:510.8pt;margin-top:10.25pt;width:103.95pt;height:21.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859A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3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0066591" wp14:editId="107327FF">
                <wp:simplePos x="0" y="0"/>
                <wp:positionH relativeFrom="column">
                  <wp:posOffset>5223510</wp:posOffset>
                </wp:positionH>
                <wp:positionV relativeFrom="paragraph">
                  <wp:posOffset>130810</wp:posOffset>
                </wp:positionV>
                <wp:extent cx="1320800" cy="276860"/>
                <wp:effectExtent l="3810" t="0" r="0" b="1905"/>
                <wp:wrapNone/>
                <wp:docPr id="476" name="Rectangle 2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2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066591" id="Rectangle 2864" o:spid="_x0000_s1647" style="position:absolute;margin-left:411.3pt;margin-top:10.3pt;width:104pt;height:21.8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JHAvgIAAL4FAAAOAAAAZHJzL2Uyb0RvYy54bWysVNtu1DAQfUfiHyy/p7nUm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2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CD21D95" wp14:editId="13C5AA40">
                <wp:simplePos x="0" y="0"/>
                <wp:positionH relativeFrom="column">
                  <wp:posOffset>3958590</wp:posOffset>
                </wp:positionH>
                <wp:positionV relativeFrom="paragraph">
                  <wp:posOffset>130810</wp:posOffset>
                </wp:positionV>
                <wp:extent cx="1320800" cy="276860"/>
                <wp:effectExtent l="0" t="0" r="0" b="1905"/>
                <wp:wrapNone/>
                <wp:docPr id="475" name="Rectangle 2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D21D95" id="Rectangle 2863" o:spid="_x0000_s1648" style="position:absolute;margin-left:311.7pt;margin-top:10.3pt;width:104pt;height:21.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xZ3vw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D4ABD" w:rsidRDefault="004F5FF4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390848" behindDoc="0" locked="0" layoutInCell="1" allowOverlap="1" wp14:anchorId="55C23358" wp14:editId="163893CF">
                <wp:simplePos x="0" y="0"/>
                <wp:positionH relativeFrom="column">
                  <wp:posOffset>4016375</wp:posOffset>
                </wp:positionH>
                <wp:positionV relativeFrom="paragraph">
                  <wp:posOffset>158115</wp:posOffset>
                </wp:positionV>
                <wp:extent cx="5314950" cy="1116330"/>
                <wp:effectExtent l="0" t="0" r="3175" b="2540"/>
                <wp:wrapNone/>
                <wp:docPr id="945" name="Rectangle 2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14950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Default="00FA54BF" w:rsidP="004F5FF4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</w:p>
                          <w:p w:rsidR="00FA54BF" w:rsidRPr="004F5FF4" w:rsidRDefault="00FA54BF" w:rsidP="004F5FF4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     </w:t>
                            </w:r>
                            <w:r w:rsidRPr="004F5FF4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>6-7</w:t>
                            </w:r>
                            <w:r w:rsidRPr="004F5FF4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>ทำบุญ</w:t>
                            </w:r>
                            <w:r w:rsidRPr="004F5FF4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>วันสารท</w:t>
                            </w:r>
                          </w:p>
                          <w:p w:rsidR="00FA54BF" w:rsidRPr="000A7070" w:rsidRDefault="00FA54BF" w:rsidP="004F5FF4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     </w:t>
                            </w:r>
                            <w:r w:rsidRPr="004F5FF4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6-7 </w:t>
                            </w:r>
                            <w:proofErr w:type="spellStart"/>
                            <w:r w:rsidRPr="004F5FF4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>Sart</w:t>
                            </w:r>
                            <w:proofErr w:type="spellEnd"/>
                            <w:r w:rsidRPr="004F5FF4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Ceremony</w:t>
                            </w:r>
                          </w:p>
                          <w:p w:rsidR="00FA54BF" w:rsidRPr="000A7070" w:rsidRDefault="00FA54BF" w:rsidP="004F5FF4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C23358" id="_x0000_s1649" style="position:absolute;margin-left:316.25pt;margin-top:12.45pt;width:418.5pt;height:87.9pt;z-index:25339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P+zwAIAAL8FAAAOAAAAZHJzL2Uyb0RvYy54bWysVNtu1DAQfUfiHyy/p7msN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" filled="f" stroked="f" strokecolor="#899068" strokeweight=".5pt">
                <v:textbox>
                  <w:txbxContent>
                    <w:p w:rsidR="00FA54BF" w:rsidRDefault="00FA54BF" w:rsidP="004F5FF4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</w:p>
                    <w:p w:rsidR="00FA54BF" w:rsidRPr="004F5FF4" w:rsidRDefault="00FA54BF" w:rsidP="004F5FF4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     </w:t>
                      </w:r>
                      <w:r w:rsidRPr="004F5FF4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>6-7</w:t>
                      </w:r>
                      <w:r w:rsidRPr="004F5FF4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>ทำบุญ</w:t>
                      </w:r>
                      <w:r w:rsidRPr="004F5FF4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>วันสารท</w:t>
                      </w:r>
                    </w:p>
                    <w:p w:rsidR="00FA54BF" w:rsidRPr="000A7070" w:rsidRDefault="00FA54BF" w:rsidP="004F5FF4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     </w:t>
                      </w:r>
                      <w:r w:rsidRPr="004F5FF4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6-7 </w:t>
                      </w:r>
                      <w:proofErr w:type="spellStart"/>
                      <w:r w:rsidRPr="004F5FF4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>Sart</w:t>
                      </w:r>
                      <w:proofErr w:type="spellEnd"/>
                      <w:r w:rsidRPr="004F5FF4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Ceremony</w:t>
                      </w:r>
                    </w:p>
                    <w:p w:rsidR="00FA54BF" w:rsidRPr="000A7070" w:rsidRDefault="00FA54BF" w:rsidP="004F5FF4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38B21B3" wp14:editId="5B989E07">
                <wp:simplePos x="0" y="0"/>
                <wp:positionH relativeFrom="column">
                  <wp:posOffset>1485900</wp:posOffset>
                </wp:positionH>
                <wp:positionV relativeFrom="paragraph">
                  <wp:posOffset>118745</wp:posOffset>
                </wp:positionV>
                <wp:extent cx="1209675" cy="1004570"/>
                <wp:effectExtent l="9525" t="13970" r="9525" b="10160"/>
                <wp:wrapNone/>
                <wp:docPr id="474" name="AutoShape 2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45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8B21B3" id="AutoShape 2585" o:spid="_x0000_s1650" style="position:absolute;margin-left:117pt;margin-top:9.35pt;width:95.25pt;height:79.1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8F34FC2" wp14:editId="79477773">
                <wp:simplePos x="0" y="0"/>
                <wp:positionH relativeFrom="column">
                  <wp:posOffset>2748280</wp:posOffset>
                </wp:positionH>
                <wp:positionV relativeFrom="paragraph">
                  <wp:posOffset>112395</wp:posOffset>
                </wp:positionV>
                <wp:extent cx="1209675" cy="1003935"/>
                <wp:effectExtent l="5080" t="7620" r="13970" b="7620"/>
                <wp:wrapNone/>
                <wp:docPr id="471" name="AutoShape 2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F34FC2" id="AutoShape 2588" o:spid="_x0000_s1651" style="position:absolute;margin-left:216.4pt;margin-top:8.85pt;width:95.25pt;height:79.0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5BE7CE6" wp14:editId="37CA62CA">
                <wp:simplePos x="0" y="0"/>
                <wp:positionH relativeFrom="column">
                  <wp:posOffset>219075</wp:posOffset>
                </wp:positionH>
                <wp:positionV relativeFrom="paragraph">
                  <wp:posOffset>111760</wp:posOffset>
                </wp:positionV>
                <wp:extent cx="1210310" cy="1004570"/>
                <wp:effectExtent l="9525" t="6985" r="8890" b="7620"/>
                <wp:wrapNone/>
                <wp:docPr id="470" name="AutoShape 2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45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BE7CE6" id="AutoShape 2584" o:spid="_x0000_s1652" style="position:absolute;margin-left:17.25pt;margin-top:8.8pt;width:95.3pt;height:79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" filled="f" strokecolor="#899068" strokeweight=".5pt"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637533" w:rsidP="002D4ABD">
      <w:pPr>
        <w:rPr>
          <w:lang w:bidi="th-TH"/>
        </w:rPr>
      </w:pPr>
      <w:r>
        <w:rPr>
          <w:rFonts w:hint="cs"/>
          <w:cs/>
          <w:lang w:bidi="th-TH"/>
        </w:rPr>
        <w:t xml:space="preserve"> </w:t>
      </w:r>
    </w:p>
    <w:p w:rsidR="002D4ABD" w:rsidRDefault="00FD0019" w:rsidP="002D4ABD">
      <w:r>
        <w:rPr>
          <w:noProof/>
          <w:lang w:bidi="th-TH"/>
        </w:rPr>
        <w:drawing>
          <wp:anchor distT="0" distB="0" distL="114300" distR="114300" simplePos="0" relativeHeight="251620352" behindDoc="0" locked="0" layoutInCell="1" allowOverlap="1" wp14:anchorId="14F3231E" wp14:editId="4E96F18B">
            <wp:simplePos x="0" y="0"/>
            <wp:positionH relativeFrom="column">
              <wp:posOffset>5673965</wp:posOffset>
            </wp:positionH>
            <wp:positionV relativeFrom="paragraph">
              <wp:posOffset>17780</wp:posOffset>
            </wp:positionV>
            <wp:extent cx="169199" cy="166255"/>
            <wp:effectExtent l="19050" t="0" r="2251" b="0"/>
            <wp:wrapNone/>
            <wp:docPr id="47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99" cy="16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ABD" w:rsidRDefault="00245965" w:rsidP="002D4ABD">
      <w:r>
        <w:rPr>
          <w:noProof/>
          <w:lang w:bidi="th-TH"/>
        </w:rPr>
        <w:drawing>
          <wp:anchor distT="0" distB="0" distL="114300" distR="114300" simplePos="0" relativeHeight="251604480" behindDoc="1" locked="0" layoutInCell="1" allowOverlap="1" wp14:anchorId="59D4683E" wp14:editId="44AFF7E7">
            <wp:simplePos x="0" y="0"/>
            <wp:positionH relativeFrom="column">
              <wp:posOffset>8486775</wp:posOffset>
            </wp:positionH>
            <wp:positionV relativeFrom="paragraph">
              <wp:posOffset>141605</wp:posOffset>
            </wp:positionV>
            <wp:extent cx="876300" cy="845185"/>
            <wp:effectExtent l="0" t="0" r="0" b="0"/>
            <wp:wrapNone/>
            <wp:docPr id="89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601408" behindDoc="1" locked="0" layoutInCell="1" allowOverlap="1" wp14:anchorId="2DC6298B" wp14:editId="26347E0F">
            <wp:simplePos x="0" y="0"/>
            <wp:positionH relativeFrom="column">
              <wp:posOffset>-233997</wp:posOffset>
            </wp:positionH>
            <wp:positionV relativeFrom="paragraph">
              <wp:posOffset>176847</wp:posOffset>
            </wp:positionV>
            <wp:extent cx="868680" cy="845185"/>
            <wp:effectExtent l="0" t="7303" r="318" b="317"/>
            <wp:wrapNone/>
            <wp:docPr id="92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6868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6D4C0A4" wp14:editId="6AEF4072">
                <wp:simplePos x="0" y="0"/>
                <wp:positionH relativeFrom="column">
                  <wp:posOffset>1430020</wp:posOffset>
                </wp:positionH>
                <wp:positionV relativeFrom="paragraph">
                  <wp:posOffset>86995</wp:posOffset>
                </wp:positionV>
                <wp:extent cx="1320800" cy="277495"/>
                <wp:effectExtent l="1270" t="1270" r="1905" b="0"/>
                <wp:wrapNone/>
                <wp:docPr id="467" name="Rectangle 2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FD1BD3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6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D4C0A4" id="Rectangle 2868" o:spid="_x0000_s1653" style="position:absolute;margin-left:112.6pt;margin-top:6.85pt;width:104pt;height:21.8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FD1BD3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6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778852B1" wp14:editId="43D9451D">
                <wp:simplePos x="0" y="0"/>
                <wp:positionH relativeFrom="column">
                  <wp:posOffset>163195</wp:posOffset>
                </wp:positionH>
                <wp:positionV relativeFrom="paragraph">
                  <wp:posOffset>76835</wp:posOffset>
                </wp:positionV>
                <wp:extent cx="1320165" cy="277495"/>
                <wp:effectExtent l="1270" t="635" r="2540" b="0"/>
                <wp:wrapNone/>
                <wp:docPr id="466" name="Rectangle 2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A233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0966C0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5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8852B1" id="Rectangle 2867" o:spid="_x0000_s1654" style="position:absolute;margin-left:12.85pt;margin-top:6.05pt;width:103.95pt;height:21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9Te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A233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0966C0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5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013D4A46" wp14:editId="2756FFA7">
                <wp:simplePos x="0" y="0"/>
                <wp:positionH relativeFrom="column">
                  <wp:posOffset>2693670</wp:posOffset>
                </wp:positionH>
                <wp:positionV relativeFrom="paragraph">
                  <wp:posOffset>95885</wp:posOffset>
                </wp:positionV>
                <wp:extent cx="1320800" cy="277495"/>
                <wp:effectExtent l="0" t="635" r="0" b="0"/>
                <wp:wrapNone/>
                <wp:docPr id="465" name="Rectangle 2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EA2662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C40F74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7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EA2662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3D4A46" id="Rectangle 2869" o:spid="_x0000_s1655" style="position:absolute;margin-left:212.1pt;margin-top:7.55pt;width:104pt;height:21.8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EA2662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C40F74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7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EA2662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6A6A0A" w:rsidP="002D4ABD"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488256" behindDoc="0" locked="0" layoutInCell="1" allowOverlap="1" wp14:anchorId="7473EFC1" wp14:editId="1EC1A59E">
                <wp:simplePos x="0" y="0"/>
                <wp:positionH relativeFrom="column">
                  <wp:posOffset>765175</wp:posOffset>
                </wp:positionH>
                <wp:positionV relativeFrom="paragraph">
                  <wp:posOffset>120650</wp:posOffset>
                </wp:positionV>
                <wp:extent cx="7642225" cy="633730"/>
                <wp:effectExtent l="0" t="0" r="0" b="0"/>
                <wp:wrapNone/>
                <wp:docPr id="464" name="Rectangle 2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2225" cy="633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45965" w:rsidRDefault="00FA54BF" w:rsidP="001F7D5E">
                            <w:pPr>
                              <w:jc w:val="center"/>
                              <w:rPr>
                                <w:rFonts w:ascii="TH Charmonman" w:hAnsi="TH Charmonman" w:cs="TH Charmonman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</w:pPr>
                            <w:r w:rsidRPr="00245965">
                              <w:rPr>
                                <w:rFonts w:ascii="TH Charmonman" w:hAnsi="TH Charmonman" w:cs="TH Charmonman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  <w:t>“สุกะรัง สาธุนา</w:t>
                            </w:r>
                            <w:r w:rsidRPr="00245965">
                              <w:rPr>
                                <w:rFonts w:ascii="TH Charmonman" w:hAnsi="TH Charmonman" w:cs="TH Charmonman"/>
                                <w:b/>
                                <w:bCs/>
                                <w:sz w:val="44"/>
                                <w:szCs w:val="44"/>
                                <w:lang w:bidi="th-TH"/>
                              </w:rPr>
                              <w:t xml:space="preserve"> </w:t>
                            </w:r>
                            <w:r w:rsidRPr="00245965">
                              <w:rPr>
                                <w:rFonts w:ascii="TH Charmonman" w:hAnsi="TH Charmonman" w:cs="TH Charmonman"/>
                                <w:b/>
                                <w:bCs/>
                                <w:sz w:val="44"/>
                                <w:szCs w:val="44"/>
                                <w:cs/>
                                <w:lang w:bidi="th-TH"/>
                              </w:rPr>
                              <w:t>สาธุ ความดีอันคนดีทำง่าย</w:t>
                            </w:r>
                            <w:r w:rsidRPr="00245965">
                              <w:rPr>
                                <w:rFonts w:ascii="TH Charmonman" w:hAnsi="TH Charmonman" w:cs="TH Charmonman"/>
                                <w:b/>
                                <w:bCs/>
                                <w:sz w:val="44"/>
                                <w:szCs w:val="44"/>
                                <w:lang w:bidi="th-TH"/>
                              </w:rPr>
                              <w:t xml:space="preserve"> It is easy for a good person to do good”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73EFC1" id="Rectangle 2552" o:spid="_x0000_s1656" style="position:absolute;margin-left:60.25pt;margin-top:9.5pt;width:601.75pt;height:49.9pt;z-index: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" filled="f" stroked="f" strokecolor="#899068" strokeweight=".5pt">
                <v:textbox>
                  <w:txbxContent>
                    <w:p w:rsidR="00FA54BF" w:rsidRPr="00245965" w:rsidRDefault="00FA54BF" w:rsidP="001F7D5E">
                      <w:pPr>
                        <w:jc w:val="center"/>
                        <w:rPr>
                          <w:rFonts w:ascii="TH Charmonman" w:hAnsi="TH Charmonman" w:cs="TH Charmonman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</w:pPr>
                      <w:r w:rsidRPr="00245965">
                        <w:rPr>
                          <w:rFonts w:ascii="TH Charmonman" w:hAnsi="TH Charmonman" w:cs="TH Charmonman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  <w:t>“สุกะรัง สาธุนา</w:t>
                      </w:r>
                      <w:r w:rsidRPr="00245965">
                        <w:rPr>
                          <w:rFonts w:ascii="TH Charmonman" w:hAnsi="TH Charmonman" w:cs="TH Charmonman"/>
                          <w:b/>
                          <w:bCs/>
                          <w:sz w:val="44"/>
                          <w:szCs w:val="44"/>
                          <w:lang w:bidi="th-TH"/>
                        </w:rPr>
                        <w:t xml:space="preserve"> </w:t>
                      </w:r>
                      <w:r w:rsidRPr="00245965">
                        <w:rPr>
                          <w:rFonts w:ascii="TH Charmonman" w:hAnsi="TH Charmonman" w:cs="TH Charmonman"/>
                          <w:b/>
                          <w:bCs/>
                          <w:sz w:val="44"/>
                          <w:szCs w:val="44"/>
                          <w:cs/>
                          <w:lang w:bidi="th-TH"/>
                        </w:rPr>
                        <w:t>สาธุ ความดีอันคนดีทำง่าย</w:t>
                      </w:r>
                      <w:r w:rsidRPr="00245965">
                        <w:rPr>
                          <w:rFonts w:ascii="TH Charmonman" w:hAnsi="TH Charmonman" w:cs="TH Charmonman"/>
                          <w:b/>
                          <w:bCs/>
                          <w:sz w:val="44"/>
                          <w:szCs w:val="44"/>
                          <w:lang w:bidi="th-TH"/>
                        </w:rPr>
                        <w:t xml:space="preserve"> It is easy for a good person to do good”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>
      <w:pPr>
        <w:rPr>
          <w:lang w:bidi="th-TH"/>
        </w:rPr>
      </w:pPr>
    </w:p>
    <w:p w:rsidR="002D4ABD" w:rsidRDefault="002D4ABD" w:rsidP="002D4ABD">
      <w:pPr>
        <w:rPr>
          <w:lang w:bidi="th-TH"/>
        </w:rPr>
      </w:pPr>
    </w:p>
    <w:p w:rsidR="00637533" w:rsidRDefault="00AB376E" w:rsidP="00637533"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119616" behindDoc="0" locked="0" layoutInCell="1" allowOverlap="1" wp14:anchorId="7EB2697C" wp14:editId="1D85BDD9">
                <wp:simplePos x="0" y="0"/>
                <wp:positionH relativeFrom="column">
                  <wp:posOffset>-15240</wp:posOffset>
                </wp:positionH>
                <wp:positionV relativeFrom="paragraph">
                  <wp:posOffset>-160020</wp:posOffset>
                </wp:positionV>
                <wp:extent cx="3469640" cy="685800"/>
                <wp:effectExtent l="0" t="0" r="0" b="0"/>
                <wp:wrapNone/>
                <wp:docPr id="463" name="Rectangle 3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964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EA08F9" w:rsidRDefault="00FA54BF" w:rsidP="0063753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rtl/>
                                <w:cs/>
                              </w:rPr>
                            </w:pPr>
                            <w:r w:rsidRPr="00EA08F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ตุลาคม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 ๒๕๕๗</w:t>
                            </w:r>
                            <w:r w:rsidRPr="00EA08F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 xml:space="preserve"> ปี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74"/>
                                <w:szCs w:val="74"/>
                                <w:cs/>
                                <w:lang w:bidi="th-TH"/>
                              </w:rPr>
                              <w:t>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2697C" id="Rectangle 3131" o:spid="_x0000_s1657" style="position:absolute;margin-left:-1.2pt;margin-top:-12.6pt;width:273.2pt;height:54pt;z-index:25111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EA08F9" w:rsidRDefault="00FA54BF" w:rsidP="00637533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rtl/>
                          <w:cs/>
                        </w:rPr>
                      </w:pPr>
                      <w:r w:rsidRPr="00EA08F9"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ตุลาคม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 ๒๕๕๗</w:t>
                      </w:r>
                      <w:r w:rsidRPr="00EA08F9">
                        <w:rPr>
                          <w:rFonts w:asciiTheme="majorBidi" w:hAnsiTheme="majorBidi" w:cstheme="majorBidi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 xml:space="preserve"> ปี</w:t>
                      </w: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sz w:val="74"/>
                          <w:szCs w:val="74"/>
                          <w:cs/>
                          <w:lang w:bidi="th-TH"/>
                        </w:rPr>
                        <w:t>มะเมีย</w:t>
                      </w:r>
                    </w:p>
                  </w:txbxContent>
                </v:textbox>
              </v:rect>
            </w:pict>
          </mc:Fallback>
        </mc:AlternateContent>
      </w:r>
      <w:r w:rsidR="00CE6A2E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91296" behindDoc="0" locked="0" layoutInCell="1" allowOverlap="1" wp14:anchorId="2ED0F4CA" wp14:editId="214BC3C0">
                <wp:simplePos x="0" y="0"/>
                <wp:positionH relativeFrom="column">
                  <wp:posOffset>3497580</wp:posOffset>
                </wp:positionH>
                <wp:positionV relativeFrom="paragraph">
                  <wp:posOffset>-457200</wp:posOffset>
                </wp:positionV>
                <wp:extent cx="2202180" cy="1219200"/>
                <wp:effectExtent l="0" t="0" r="0" b="0"/>
                <wp:wrapNone/>
                <wp:docPr id="83" name="สี่เหลี่ยมผืนผ้า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2180" cy="121920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CE6A2E" w:rsidRDefault="00FA54BF" w:rsidP="00CE6A2E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</w:pPr>
                            <w:r w:rsidRPr="00CE6A2E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D0F4CA" id="สี่เหลี่ยมผืนผ้า 83" o:spid="_x0000_s1658" style="position:absolute;margin-left:275.4pt;margin-top:-36pt;width:173.4pt;height:96pt;z-index:25119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" filled="f" stroked="f" strokeweight=".25pt">
                <v:textbox>
                  <w:txbxContent>
                    <w:p w:rsidR="00FA54BF" w:rsidRPr="00CE6A2E" w:rsidRDefault="00FA54BF" w:rsidP="00CE6A2E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</w:pPr>
                      <w:r w:rsidRPr="00CE6A2E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 w:rsidR="00EA08F9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2A15279" wp14:editId="31E5CEDD">
                <wp:simplePos x="0" y="0"/>
                <wp:positionH relativeFrom="column">
                  <wp:posOffset>6233160</wp:posOffset>
                </wp:positionH>
                <wp:positionV relativeFrom="paragraph">
                  <wp:posOffset>-289560</wp:posOffset>
                </wp:positionV>
                <wp:extent cx="3149600" cy="805815"/>
                <wp:effectExtent l="0" t="0" r="0" b="0"/>
                <wp:wrapNone/>
                <wp:docPr id="461" name="Rectangle 3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49600" cy="805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EA08F9" w:rsidRDefault="00FA54BF" w:rsidP="00637533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 w:rsidRPr="00EA08F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October 20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A15279" id="Rectangle 3130" o:spid="_x0000_s1659" style="position:absolute;margin-left:490.8pt;margin-top:-22.8pt;width:248pt;height:63.4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EA08F9" w:rsidRDefault="00FA54BF" w:rsidP="00637533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 w:rsidRPr="00EA08F9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October 20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14</w:t>
                      </w:r>
                    </w:p>
                  </w:txbxContent>
                </v:textbox>
              </v:rect>
            </w:pict>
          </mc:Fallback>
        </mc:AlternateContent>
      </w:r>
      <w:r w:rsidR="00637533">
        <w:rPr>
          <w:rFonts w:ascii="Aharoni" w:hAnsi="Aharoni"/>
          <w:noProof/>
          <w:lang w:bidi="th-TH"/>
        </w:rPr>
        <w:drawing>
          <wp:anchor distT="0" distB="0" distL="114300" distR="114300" simplePos="0" relativeHeight="251810816" behindDoc="1" locked="0" layoutInCell="1" allowOverlap="1" wp14:anchorId="583DC522" wp14:editId="54C082D1">
            <wp:simplePos x="0" y="0"/>
            <wp:positionH relativeFrom="column">
              <wp:posOffset>3409950</wp:posOffset>
            </wp:positionH>
            <wp:positionV relativeFrom="paragraph">
              <wp:posOffset>-200025</wp:posOffset>
            </wp:positionV>
            <wp:extent cx="2432050" cy="891540"/>
            <wp:effectExtent l="0" t="0" r="0" b="0"/>
            <wp:wrapThrough wrapText="bothSides">
              <wp:wrapPolygon edited="0">
                <wp:start x="0" y="0"/>
                <wp:lineTo x="0" y="21231"/>
                <wp:lineTo x="21487" y="21231"/>
                <wp:lineTo x="21487" y="0"/>
                <wp:lineTo x="0" y="0"/>
              </wp:wrapPolygon>
            </wp:wrapThrough>
            <wp:docPr id="49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89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533" w:rsidRDefault="00637533" w:rsidP="00637533"/>
    <w:p w:rsidR="00637533" w:rsidRDefault="00637533" w:rsidP="00637533"/>
    <w:p w:rsidR="00637533" w:rsidRDefault="00637533" w:rsidP="00637533"/>
    <w:p w:rsidR="00637533" w:rsidRDefault="007312F7" w:rsidP="00637533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130880" behindDoc="1" locked="0" layoutInCell="1" allowOverlap="1" wp14:anchorId="684F1A94" wp14:editId="3DBB8080">
                <wp:simplePos x="0" y="0"/>
                <wp:positionH relativeFrom="column">
                  <wp:posOffset>163195</wp:posOffset>
                </wp:positionH>
                <wp:positionV relativeFrom="paragraph">
                  <wp:posOffset>130175</wp:posOffset>
                </wp:positionV>
                <wp:extent cx="8910955" cy="325120"/>
                <wp:effectExtent l="20320" t="15875" r="22225" b="20955"/>
                <wp:wrapNone/>
                <wp:docPr id="453" name="Group 3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10955" cy="325120"/>
                          <a:chOff x="540" y="1906"/>
                          <a:chExt cx="14760" cy="539"/>
                        </a:xfrm>
                      </wpg:grpSpPr>
                      <wps:wsp>
                        <wps:cNvPr id="454" name="AutoShape 3135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AutoShape 3136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AutoShape 3137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AutoShape 3138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AutoShape 3139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AutoShape 3140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AutoShape 3141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B3C0E2" id="Group 3134" o:spid="_x0000_s1026" style="position:absolute;margin-left:12.85pt;margin-top:10.25pt;width:701.65pt;height:25.6pt;z-index:-252185600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">
                <v:roundrect id="AutoShape 3135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7k2sQA&#10;AADcAAAADwAAAGRycy9kb3ducmV2LnhtbESPQWvCQBSE7wX/w/IEb3XTYqtNXUUKgldjCx5fs88k&#10;mH0bdzcx6a93BaHHYWa+YZbr3tSiI+crywpepgkI4tzqigsF34ft8wKED8gaa8ukYCAP69XoaYmp&#10;tlfeU5eFQkQI+xQVlCE0qZQ+L8mgn9qGOHon6wyGKF0htcNrhJtavibJuzRYcVwosaGvkvJz1hoF&#10;8z/3+7P46E+Dq8+XrG13Q7c/KjUZ95tPEIH68B9+tHdawextBvcz8Qj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O5NrEAAAA3AAAAA8AAAAAAAAAAAAAAAAAmAIAAGRycy9k&#10;b3ducmV2LnhtbFBLBQYAAAAABAAEAPUAAACJAwAAAAA=&#10;" fillcolor="white [3201]" strokecolor="#c0504d [3205]" strokeweight="2.5pt">
                  <v:shadow color="#868686"/>
                </v:roundrect>
                <v:roundrect id="AutoShape 3136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HBHMYA&#10;AADcAAAADwAAAGRycy9kb3ducmV2LnhtbESPQWvCQBSE74X+h+UJvdWNpZEQXUVaFAU9aHvo8Zl9&#10;TZZm38bsatL+elcQehxm5htmOu9tLS7UeuNYwWiYgCAunDZcKvj8WD5nIHxA1lg7JgW/5GE+e3yY&#10;Yq5dx3u6HEIpIoR9jgqqEJpcSl9UZNEPXUMcvW/XWgxRtqXULXYRbmv5kiRjadFwXKiwobeKip/D&#10;2SrYm2Pvttly1J13W/P+ZTen1V+q1NOgX0xABOrDf/jeXmsFr2kKtzPxCM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uHBHM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3137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tjLsUA&#10;AADcAAAADwAAAGRycy9kb3ducmV2LnhtbESPzWoCMRSF90LfIdxCd5ooVsvUKKIIhVa06sbdZXI7&#10;mXZyM0xSZ/r2jSC4PJyfjzNbdK4SF2pC6VnDcKBAEOfelFxoOB03/RcQISIbrDyThj8KsJg/9GaY&#10;Gd/yJ10OsRBphEOGGmyMdSZlyC05DANfEyfvyzcOY5JNIU2DbRp3lRwpNZEOS04EizWtLOU/h1+X&#10;uO+bafu9PZ+OHzs1NOq8X1teav302C1fQUTq4j18a78ZDePnCVzPpCM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W2MuxQAAANwAAAAPAAAAAAAAAAAAAAAAAJgCAABkcnMv&#10;ZG93bnJldi54bWxQSwUGAAAAAAQABAD1AAAAigMAAAAA&#10;" fillcolor="white [3201]" strokecolor="#9bbb59 [3206]" strokeweight="2.5pt">
                  <v:shadow color="#868686"/>
                </v:roundrect>
                <v:roundrect id="AutoShape 3138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nUh8UA&#10;AADcAAAADwAAAGRycy9kb3ducmV2LnhtbESPQWsCMRSE74L/ITzBm2YVa2VrFFsoeCiKttrrc/Pc&#10;Xdy8bJOo6783gtDjMDPfMNN5YypxIedLywoG/QQEcWZ1ybmCn+/P3gSED8gaK8uk4EYe5rN2a4qp&#10;tlfe0GUbchEh7FNUUIRQp1L6rCCDvm9r4ugdrTMYonS51A6vEW4qOUySsTRYclwosKaPgrLT9mwU&#10;7OvS/6Ib3labww7lZLH++ntfK9XtNIs3EIGa8B9+tpdawejlFR5n4hG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KdSHxQAAANwAAAAPAAAAAAAAAAAAAAAAAJgCAABkcnMv&#10;ZG93bnJldi54bWxQSwUGAAAAAAQABAD1AAAAigMAAAAA&#10;" fillcolor="white [3201]" strokecolor="#4bacc6 [3208]" strokeweight="2.5pt">
                  <v:shadow color="#868686"/>
                </v:roundrect>
                <v:roundrect id="AutoShape 3139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BugsMA&#10;AADcAAAADwAAAGRycy9kb3ducmV2LnhtbERPz2vCMBS+C/sfwht401SZItUosuFQ0INuB4/P5tkG&#10;m5faRFv9681hsOPH93u2aG0p7lR741jBoJ+AIM6cNpwr+P1Z9SYgfEDWWDomBQ/ysJi/dWaYatfw&#10;nu6HkIsYwj5FBUUIVSqlzwqy6PuuIo7c2dUWQ4R1LnWNTQy3pRwmyVhaNBwbCqzos6DscrhZBXtz&#10;at12sho0t93WfB3t5vr9HCnVfW+XUxCB2vAv/nOvtYKPUVwbz8QjIO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BugsMAAADcAAAADwAAAAAAAAAAAAAAAACYAgAAZHJzL2Rv&#10;d25yZXYueG1sUEsFBgAAAAAEAAQA9QAAAIgDAAAAAA==&#10;" fillcolor="white [3201]" strokecolor="#f79646 [3209]" strokeweight="2.5pt">
                  <v:shadow color="#868686"/>
                </v:roundrect>
                <v:roundrect id="AutoShape 3140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eQOsIA&#10;AADcAAAADwAAAGRycy9kb3ducmV2LnhtbESPQYvCMBSE7wv+h/AEb2uq6KLVKCoI4sW1evH2aJ5t&#10;sXmpTdT6740geBxm5htmOm9MKe5Uu8Kygl43AkGcWl1wpuB4WP+OQDiPrLG0TAqe5GA+a/1MMdb2&#10;wXu6Jz4TAcIuRgW591UspUtzMui6tiIO3tnWBn2QdSZ1jY8AN6XsR9GfNFhwWMixolVO6SW5GQU7&#10;upysvp63yZKT29K6077/P1Sq024WExCeGv8Nf9obrWAwHMP7TDgCcvY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h5A6wgAAANwAAAAPAAAAAAAAAAAAAAAAAJgCAABkcnMvZG93&#10;bnJldi54bWxQSwUGAAAAAAQABAD1AAAAhwMAAAAA&#10;" fillcolor="white [3201]" strokecolor="#8064a2 [3207]" strokeweight="2.5pt">
                  <v:shadow color="#868686"/>
                </v:roundrect>
                <v:roundrect id="AutoShape 3141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2mLL8A&#10;AADcAAAADwAAAGRycy9kb3ducmV2LnhtbERPTWsCMRC9F/wPYYTeamIptqxGEVG0e1ur9yEZdxc3&#10;kyVJdf335lDo8fG+F6vBdeJGIbaeNUwnCgSx8bblWsPpZ/f2BSImZIudZ9LwoAir5ehlgYX1d67o&#10;dky1yCEcC9TQpNQXUkbTkMM48T1x5i4+OEwZhlragPcc7jr5rtRMOmw5NzTY06Yhcz3+Og1lZT67&#10;MpjqsNnuz6Utlf9uldav42E9B5FoSP/iP/fBaviY5fn5TD4Ccvk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XaYsvwAAANwAAAAPAAAAAAAAAAAAAAAAAJgCAABkcnMvZG93bnJl&#10;di54bWxQSwUGAAAAAAQABAD1AAAAhAMAAAAA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</w:p>
    <w:p w:rsidR="00637533" w:rsidRDefault="00FD0019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49962496" behindDoc="1" locked="0" layoutInCell="1" allowOverlap="1" wp14:anchorId="5D3D7515" wp14:editId="19C18484">
                <wp:simplePos x="0" y="0"/>
                <wp:positionH relativeFrom="column">
                  <wp:posOffset>-768350</wp:posOffset>
                </wp:positionH>
                <wp:positionV relativeFrom="paragraph">
                  <wp:posOffset>197485</wp:posOffset>
                </wp:positionV>
                <wp:extent cx="5314950" cy="1116330"/>
                <wp:effectExtent l="0" t="0" r="3175" b="2540"/>
                <wp:wrapNone/>
                <wp:docPr id="948" name="Rectangle 2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14950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Default="00FA54BF" w:rsidP="00FD0019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</w:p>
                          <w:p w:rsidR="00FA54BF" w:rsidRPr="00FD0019" w:rsidRDefault="00FA54BF" w:rsidP="00FD0019">
                            <w:pP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                  </w:t>
                            </w:r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>11-12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  <w:t>ทำบุญกฐิน</w:t>
                            </w:r>
                          </w:p>
                          <w:p w:rsidR="00FA54BF" w:rsidRPr="000A7070" w:rsidRDefault="00FA54BF" w:rsidP="00FD0019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                  </w:t>
                            </w:r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11-12 </w:t>
                            </w:r>
                            <w:proofErr w:type="spellStart"/>
                            <w:proofErr w:type="gramStart"/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>Kathina</w:t>
                            </w:r>
                            <w:proofErr w:type="spellEnd"/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lang w:bidi="th-TH"/>
                              </w:rPr>
                              <w:t xml:space="preserve">  Ceremony</w:t>
                            </w:r>
                            <w:proofErr w:type="gramEnd"/>
                          </w:p>
                          <w:p w:rsidR="00FA54BF" w:rsidRPr="000A7070" w:rsidRDefault="00FA54BF" w:rsidP="00FD0019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46"/>
                                <w:szCs w:val="46"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3D7515" id="_x0000_s1660" style="position:absolute;margin-left:-60.5pt;margin-top:15.55pt;width:418.5pt;height:87.9pt;z-index:-2533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" filled="f" stroked="f" strokecolor="#899068" strokeweight=".5pt">
                <v:textbox>
                  <w:txbxContent>
                    <w:p w:rsidR="00FA54BF" w:rsidRDefault="00FA54BF" w:rsidP="00FD0019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</w:p>
                    <w:p w:rsidR="00FA54BF" w:rsidRPr="00FD0019" w:rsidRDefault="00FA54BF" w:rsidP="00FD0019">
                      <w:pP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                  </w:t>
                      </w:r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>11-12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 xml:space="preserve"> </w:t>
                      </w:r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  <w:t>ทำบุญกฐิน</w:t>
                      </w:r>
                    </w:p>
                    <w:p w:rsidR="00FA54BF" w:rsidRPr="000A7070" w:rsidRDefault="00FA54BF" w:rsidP="00FD0019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                  </w:t>
                      </w:r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11-12 </w:t>
                      </w:r>
                      <w:proofErr w:type="spellStart"/>
                      <w:proofErr w:type="gramStart"/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>Kathina</w:t>
                      </w:r>
                      <w:proofErr w:type="spellEnd"/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lang w:bidi="th-TH"/>
                        </w:rPr>
                        <w:t xml:space="preserve">  Ceremony</w:t>
                      </w:r>
                      <w:proofErr w:type="gramEnd"/>
                    </w:p>
                    <w:p w:rsidR="00FA54BF" w:rsidRPr="000A7070" w:rsidRDefault="00FA54BF" w:rsidP="00FD0019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46"/>
                          <w:szCs w:val="46"/>
                          <w:cs/>
                          <w:lang w:bidi="th-TH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30058649" wp14:editId="5EFD5930">
                <wp:simplePos x="0" y="0"/>
                <wp:positionH relativeFrom="column">
                  <wp:posOffset>172720</wp:posOffset>
                </wp:positionH>
                <wp:positionV relativeFrom="paragraph">
                  <wp:posOffset>3175</wp:posOffset>
                </wp:positionV>
                <wp:extent cx="8910320" cy="361950"/>
                <wp:effectExtent l="1270" t="3175" r="3810" b="0"/>
                <wp:wrapNone/>
                <wp:docPr id="452" name="Rectangle 3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1032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41D1F" w:rsidRDefault="00FA54BF" w:rsidP="00637533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</w:pP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-Sunday 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-Monday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-Tuesday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พุธ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-Wednesday  </w:t>
                            </w:r>
                            <w:r w:rsidRPr="00C41D1F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พฤหั</w:t>
                            </w:r>
                            <w:r w:rsidRPr="00C41D1F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สบดี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-Thursday   </w:t>
                            </w:r>
                            <w:r w:rsidRPr="00C41D1F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  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ศุกร์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-Friday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ab/>
                              <w:t xml:space="preserve">  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เสาร์</w:t>
                            </w:r>
                            <w:r w:rsidRPr="00C41D1F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058649" id="Rectangle 3142" o:spid="_x0000_s1661" style="position:absolute;margin-left:13.6pt;margin-top:.25pt;width:701.6pt;height:28.5pt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LyFvgIAAL4FAAAOAAAAZHJzL2Uyb0RvYy54bWysVNtu1DAQfUfiHyy/p7msN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" filled="f" stroked="f" strokecolor="#899068" strokeweight=".5pt">
                <v:textbox>
                  <w:txbxContent>
                    <w:p w:rsidR="00FA54BF" w:rsidRPr="00C41D1F" w:rsidRDefault="00FA54BF" w:rsidP="00637533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</w:pP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อาทิตย์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-Sunday 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จันทร์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-Monday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อังคาร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-Tuesday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พุธ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-Wednesday  </w:t>
                      </w:r>
                      <w:r w:rsidRPr="00C41D1F">
                        <w:rPr>
                          <w:rFonts w:asciiTheme="minorBidi" w:hAnsiTheme="minorBidi" w:cstheme="minorBidi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พฤหั</w:t>
                      </w:r>
                      <w:r w:rsidRPr="00C41D1F">
                        <w:rPr>
                          <w:rFonts w:asciiTheme="minorBidi" w:hAnsiTheme="minorBidi" w:cstheme="minorBidi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สบดี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-Thursday   </w:t>
                      </w:r>
                      <w:r w:rsidRPr="00C41D1F">
                        <w:rPr>
                          <w:rFonts w:asciiTheme="minorBidi" w:hAnsiTheme="minorBidi" w:cstheme="minorBidi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  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ศุกร์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>-Friday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ab/>
                        <w:t xml:space="preserve">  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เสาร์</w:t>
                      </w:r>
                      <w:r w:rsidRPr="00C41D1F">
                        <w:rPr>
                          <w:rFonts w:asciiTheme="minorBidi" w:hAnsiTheme="minorBidi" w:cstheme="minorBidi"/>
                          <w:b/>
                          <w:bCs/>
                          <w:sz w:val="28"/>
                          <w:szCs w:val="28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  <w:r w:rsidR="00637533">
        <w:t xml:space="preserve"> </w:t>
      </w:r>
    </w:p>
    <w:p w:rsidR="00637533" w:rsidRDefault="00637533" w:rsidP="00637533"/>
    <w:p w:rsidR="00637533" w:rsidRDefault="008B1859" w:rsidP="00637533">
      <w:r>
        <w:rPr>
          <w:noProof/>
          <w:lang w:bidi="th-TH"/>
        </w:rPr>
        <w:drawing>
          <wp:anchor distT="0" distB="0" distL="114300" distR="114300" simplePos="0" relativeHeight="252741632" behindDoc="1" locked="0" layoutInCell="1" allowOverlap="1" wp14:anchorId="728EC08A" wp14:editId="697D5CBA">
            <wp:simplePos x="0" y="0"/>
            <wp:positionH relativeFrom="column">
              <wp:posOffset>4037965</wp:posOffset>
            </wp:positionH>
            <wp:positionV relativeFrom="paragraph">
              <wp:posOffset>100330</wp:posOffset>
            </wp:positionV>
            <wp:extent cx="508565" cy="599440"/>
            <wp:effectExtent l="76200" t="76200" r="82550" b="67310"/>
            <wp:wrapNone/>
            <wp:docPr id="13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65" cy="59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5AC4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057152" behindDoc="0" locked="0" layoutInCell="1" allowOverlap="1" wp14:anchorId="095B294F" wp14:editId="094C7818">
                <wp:simplePos x="0" y="0"/>
                <wp:positionH relativeFrom="column">
                  <wp:posOffset>7807325</wp:posOffset>
                </wp:positionH>
                <wp:positionV relativeFrom="paragraph">
                  <wp:posOffset>69850</wp:posOffset>
                </wp:positionV>
                <wp:extent cx="1210945" cy="1004570"/>
                <wp:effectExtent l="0" t="0" r="27305" b="24130"/>
                <wp:wrapNone/>
                <wp:docPr id="449" name="AutoShape 3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945" cy="10045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937388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5B294F" id="AutoShape 3162" o:spid="_x0000_s1662" style="position:absolute;margin-left:614.75pt;margin-top:5.5pt;width:95.35pt;height:79.1pt;z-index:25105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" filled="f" strokecolor="#899068" strokeweight=".5pt">
                <v:textbox>
                  <w:txbxContent>
                    <w:p w:rsidR="00FA54BF" w:rsidRPr="00937388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040768" behindDoc="1" locked="0" layoutInCell="1" allowOverlap="1" wp14:anchorId="55A7F3A1" wp14:editId="273A4932">
                <wp:simplePos x="0" y="0"/>
                <wp:positionH relativeFrom="column">
                  <wp:posOffset>6542405</wp:posOffset>
                </wp:positionH>
                <wp:positionV relativeFrom="paragraph">
                  <wp:posOffset>69850</wp:posOffset>
                </wp:positionV>
                <wp:extent cx="1210310" cy="1004570"/>
                <wp:effectExtent l="0" t="0" r="27940" b="24130"/>
                <wp:wrapNone/>
                <wp:docPr id="450" name="AutoShape 3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45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937388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A7F3A1" id="AutoShape 3161" o:spid="_x0000_s1663" style="position:absolute;margin-left:515.15pt;margin-top:5.5pt;width:95.3pt;height:79.1pt;z-index:-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" filled="f" strokecolor="#899068" strokeweight=".5pt">
                <v:textbox>
                  <w:txbxContent>
                    <w:p w:rsidR="00FA54BF" w:rsidRPr="00937388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92128" behindDoc="0" locked="0" layoutInCell="1" allowOverlap="1" wp14:anchorId="0216D79D" wp14:editId="415A4A59">
                <wp:simplePos x="0" y="0"/>
                <wp:positionH relativeFrom="column">
                  <wp:posOffset>5278120</wp:posOffset>
                </wp:positionH>
                <wp:positionV relativeFrom="paragraph">
                  <wp:posOffset>57150</wp:posOffset>
                </wp:positionV>
                <wp:extent cx="1209675" cy="1003935"/>
                <wp:effectExtent l="0" t="0" r="28575" b="24765"/>
                <wp:wrapNone/>
                <wp:docPr id="397" name="AutoShape 3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16D79D" id="AutoShape 3208" o:spid="_x0000_s1664" style="position:absolute;margin-left:415.6pt;margin-top:4.5pt;width:95.25pt;height:79.05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49968640" behindDoc="1" locked="0" layoutInCell="1" allowOverlap="1" wp14:anchorId="3FE30789" wp14:editId="03A4DD07">
                <wp:simplePos x="0" y="0"/>
                <wp:positionH relativeFrom="column">
                  <wp:posOffset>3997960</wp:posOffset>
                </wp:positionH>
                <wp:positionV relativeFrom="paragraph">
                  <wp:posOffset>62865</wp:posOffset>
                </wp:positionV>
                <wp:extent cx="1209675" cy="1003935"/>
                <wp:effectExtent l="0" t="0" r="28575" b="24765"/>
                <wp:wrapNone/>
                <wp:docPr id="399" name="AutoShape 3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8B1859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E30789" id="AutoShape 3207" o:spid="_x0000_s1665" style="position:absolute;margin-left:314.8pt;margin-top:4.95pt;width:95.25pt;height:79.05pt;z-index:-2533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1uTnA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8B1859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:rsidR="00637533" w:rsidRDefault="00637533" w:rsidP="00637533"/>
    <w:p w:rsidR="00637533" w:rsidRDefault="00637533" w:rsidP="00637533"/>
    <w:p w:rsidR="00637533" w:rsidRDefault="00FD0019" w:rsidP="00637533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113472" behindDoc="0" locked="0" layoutInCell="1" allowOverlap="1" wp14:anchorId="3BB71E13" wp14:editId="7B098329">
            <wp:simplePos x="0" y="0"/>
            <wp:positionH relativeFrom="column">
              <wp:posOffset>264795</wp:posOffset>
            </wp:positionH>
            <wp:positionV relativeFrom="paragraph">
              <wp:posOffset>15240</wp:posOffset>
            </wp:positionV>
            <wp:extent cx="174625" cy="165735"/>
            <wp:effectExtent l="19050" t="0" r="0" b="0"/>
            <wp:wrapNone/>
            <wp:docPr id="52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533" w:rsidRDefault="00637533" w:rsidP="00637533"/>
    <w:p w:rsidR="00637533" w:rsidRDefault="00AB376E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22016" behindDoc="0" locked="0" layoutInCell="1" allowOverlap="1" wp14:anchorId="09AD3058" wp14:editId="54245C83">
                <wp:simplePos x="0" y="0"/>
                <wp:positionH relativeFrom="column">
                  <wp:posOffset>7772400</wp:posOffset>
                </wp:positionH>
                <wp:positionV relativeFrom="paragraph">
                  <wp:posOffset>102870</wp:posOffset>
                </wp:positionV>
                <wp:extent cx="1315720" cy="257175"/>
                <wp:effectExtent l="0" t="0" r="0" b="9525"/>
                <wp:wrapNone/>
                <wp:docPr id="447" name="Rectangle 3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572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937388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11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3633B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AD3058" id="Rectangle 3175" o:spid="_x0000_s1666" style="position:absolute;margin-left:612pt;margin-top:8.1pt;width:103.6pt;height:20.25pt;z-index:25122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" filled="f" stroked="f" strokecolor="#899068" strokeweight=".5pt">
                <v:textbox>
                  <w:txbxContent>
                    <w:p w:rsidR="00FA54BF" w:rsidRPr="00CA4418" w:rsidRDefault="00FA54BF" w:rsidP="00937388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11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3633B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6396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30208" behindDoc="0" locked="0" layoutInCell="1" allowOverlap="1" wp14:anchorId="11FDDE71" wp14:editId="534B4827">
                <wp:simplePos x="0" y="0"/>
                <wp:positionH relativeFrom="column">
                  <wp:posOffset>3952240</wp:posOffset>
                </wp:positionH>
                <wp:positionV relativeFrom="paragraph">
                  <wp:posOffset>40005</wp:posOffset>
                </wp:positionV>
                <wp:extent cx="1320800" cy="277495"/>
                <wp:effectExtent l="0" t="0" r="0" b="8255"/>
                <wp:wrapNone/>
                <wp:docPr id="90" name="Rectangle 3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463960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8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463960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FDDE71" id="Rectangle 3209" o:spid="_x0000_s1667" style="position:absolute;margin-left:311.2pt;margin-top:3.15pt;width:104pt;height:21.85pt;z-index:25123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DR8vAIAAL0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" filled="f" stroked="f" strokecolor="#899068" strokeweight=".5pt">
                <v:textbox>
                  <w:txbxContent>
                    <w:p w:rsidR="00FA54BF" w:rsidRPr="00CA4418" w:rsidRDefault="00FA54BF" w:rsidP="00463960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8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463960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63960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26112" behindDoc="0" locked="0" layoutInCell="1" allowOverlap="1" wp14:anchorId="0A1BD55D" wp14:editId="68D5186A">
                <wp:simplePos x="0" y="0"/>
                <wp:positionH relativeFrom="column">
                  <wp:posOffset>5243830</wp:posOffset>
                </wp:positionH>
                <wp:positionV relativeFrom="paragraph">
                  <wp:posOffset>45085</wp:posOffset>
                </wp:positionV>
                <wp:extent cx="1320800" cy="277495"/>
                <wp:effectExtent l="0" t="0" r="0" b="8255"/>
                <wp:wrapNone/>
                <wp:docPr id="398" name="Rectangle 3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9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1BD55D" id="_x0000_s1668" style="position:absolute;margin-left:412.9pt;margin-top:3.55pt;width:104pt;height:21.85pt;z-index:25122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1vkvg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9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17920" behindDoc="0" locked="0" layoutInCell="1" allowOverlap="1" wp14:anchorId="52168D39" wp14:editId="4634A111">
                <wp:simplePos x="0" y="0"/>
                <wp:positionH relativeFrom="column">
                  <wp:posOffset>6510655</wp:posOffset>
                </wp:positionH>
                <wp:positionV relativeFrom="paragraph">
                  <wp:posOffset>106045</wp:posOffset>
                </wp:positionV>
                <wp:extent cx="1319530" cy="254000"/>
                <wp:effectExtent l="0" t="1270" r="0" b="1905"/>
                <wp:wrapNone/>
                <wp:docPr id="448" name="Rectangle 3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953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937388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10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3633B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168D39" id="Rectangle 3174" o:spid="_x0000_s1669" style="position:absolute;margin-left:512.65pt;margin-top:8.35pt;width:103.9pt;height:20pt;z-index:25121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CA4418" w:rsidRDefault="00FA54BF" w:rsidP="00937388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10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3633B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637533" w:rsidRDefault="00637533" w:rsidP="00637533"/>
    <w:p w:rsidR="00637533" w:rsidRDefault="006C7691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426688" behindDoc="0" locked="0" layoutInCell="1" allowOverlap="1" wp14:anchorId="5B873F4D" wp14:editId="6E94647B">
                <wp:simplePos x="0" y="0"/>
                <wp:positionH relativeFrom="column">
                  <wp:posOffset>4038600</wp:posOffset>
                </wp:positionH>
                <wp:positionV relativeFrom="paragraph">
                  <wp:posOffset>40640</wp:posOffset>
                </wp:positionV>
                <wp:extent cx="1404620" cy="295275"/>
                <wp:effectExtent l="0" t="1270" r="0" b="0"/>
                <wp:wrapNone/>
                <wp:docPr id="992" name="Rectangle 2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462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C7691" w:rsidRPr="006C7691" w:rsidRDefault="006C7691" w:rsidP="006C7691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  <w:lang w:bidi="th-TH"/>
                              </w:rPr>
                            </w:pPr>
                            <w:r w:rsidRPr="006C7691">
                              <w:rPr>
                                <w:rFonts w:ascii="CordiaUPC" w:hAnsi="CordiaUPC" w:cs="CordiaUPC" w:hint="cs"/>
                                <w:b/>
                                <w:bCs/>
                                <w:color w:val="FF0000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วันออกพรรษา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873F4D" id="_x0000_s1670" style="position:absolute;margin-left:318pt;margin-top:3.2pt;width:110.6pt;height:23.25pt;z-index:25342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" filled="f" stroked="f" strokecolor="#899068" strokeweight=".5pt">
                <v:textbox>
                  <w:txbxContent>
                    <w:p w:rsidR="006C7691" w:rsidRPr="006C7691" w:rsidRDefault="006C7691" w:rsidP="006C7691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color w:val="FF0000"/>
                          <w:sz w:val="26"/>
                          <w:szCs w:val="26"/>
                          <w:cs/>
                          <w:lang w:bidi="th-TH"/>
                        </w:rPr>
                      </w:pPr>
                      <w:r w:rsidRPr="006C7691">
                        <w:rPr>
                          <w:rFonts w:ascii="CordiaUPC" w:hAnsi="CordiaUPC" w:cs="CordiaUPC" w:hint="cs"/>
                          <w:b/>
                          <w:bCs/>
                          <w:color w:val="FF0000"/>
                          <w:sz w:val="26"/>
                          <w:szCs w:val="26"/>
                          <w:cs/>
                          <w:lang w:bidi="th-TH"/>
                        </w:rPr>
                        <w:t>วันออกพรรษา</w:t>
                      </w:r>
                    </w:p>
                  </w:txbxContent>
                </v:textbox>
              </v:rect>
            </w:pict>
          </mc:Fallback>
        </mc:AlternateContent>
      </w:r>
      <w:r w:rsidR="008B1859">
        <w:rPr>
          <w:noProof/>
          <w:lang w:bidi="th-TH"/>
        </w:rPr>
        <w:drawing>
          <wp:anchor distT="0" distB="0" distL="114300" distR="114300" simplePos="0" relativeHeight="252539904" behindDoc="1" locked="0" layoutInCell="1" allowOverlap="1" wp14:anchorId="172DA8BD" wp14:editId="4DAF194D">
            <wp:simplePos x="0" y="0"/>
            <wp:positionH relativeFrom="column">
              <wp:posOffset>4036695</wp:posOffset>
            </wp:positionH>
            <wp:positionV relativeFrom="paragraph">
              <wp:posOffset>48260</wp:posOffset>
            </wp:positionV>
            <wp:extent cx="532312" cy="628015"/>
            <wp:effectExtent l="76200" t="76200" r="77470" b="76835"/>
            <wp:wrapNone/>
            <wp:docPr id="1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312" cy="628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16A731E" wp14:editId="7BCF1F0F">
                <wp:simplePos x="0" y="0"/>
                <wp:positionH relativeFrom="column">
                  <wp:posOffset>219075</wp:posOffset>
                </wp:positionH>
                <wp:positionV relativeFrom="paragraph">
                  <wp:posOffset>43180</wp:posOffset>
                </wp:positionV>
                <wp:extent cx="1210310" cy="1003300"/>
                <wp:effectExtent l="0" t="0" r="27940" b="25400"/>
                <wp:wrapNone/>
                <wp:docPr id="444" name="AutoShape 3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6A731E" id="AutoShape 3163" o:spid="_x0000_s1671" style="position:absolute;margin-left:17.25pt;margin-top:3.4pt;width:95.3pt;height:7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" filled="f" strokecolor="#899068" strokeweight=".5pt">
                <v:textbox>
                  <w:txbxContent>
                    <w:p w:rsidR="00FA54BF" w:rsidRPr="00A05304" w:rsidRDefault="00FA54BF" w:rsidP="0063753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3E7887F" wp14:editId="746C4853">
                <wp:simplePos x="0" y="0"/>
                <wp:positionH relativeFrom="column">
                  <wp:posOffset>1483360</wp:posOffset>
                </wp:positionH>
                <wp:positionV relativeFrom="paragraph">
                  <wp:posOffset>43180</wp:posOffset>
                </wp:positionV>
                <wp:extent cx="1209675" cy="1003300"/>
                <wp:effectExtent l="0" t="0" r="28575" b="25400"/>
                <wp:wrapNone/>
                <wp:docPr id="440" name="AutoShape 3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E7887F" id="AutoShape 3164" o:spid="_x0000_s1672" style="position:absolute;margin-left:116.8pt;margin-top:3.4pt;width:95.25pt;height:7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91F9056" wp14:editId="4AF11A91">
                <wp:simplePos x="0" y="0"/>
                <wp:positionH relativeFrom="column">
                  <wp:posOffset>2748280</wp:posOffset>
                </wp:positionH>
                <wp:positionV relativeFrom="paragraph">
                  <wp:posOffset>43180</wp:posOffset>
                </wp:positionV>
                <wp:extent cx="1209675" cy="1003300"/>
                <wp:effectExtent l="0" t="0" r="28575" b="25400"/>
                <wp:wrapNone/>
                <wp:docPr id="441" name="AutoShape 3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1F9056" id="AutoShape 3165" o:spid="_x0000_s1673" style="position:absolute;margin-left:216.4pt;margin-top:3.4pt;width:95.25pt;height:7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70880" behindDoc="1" locked="0" layoutInCell="1" allowOverlap="1" wp14:anchorId="1E951919" wp14:editId="58F0A78D">
                <wp:simplePos x="0" y="0"/>
                <wp:positionH relativeFrom="column">
                  <wp:posOffset>4013200</wp:posOffset>
                </wp:positionH>
                <wp:positionV relativeFrom="paragraph">
                  <wp:posOffset>40640</wp:posOffset>
                </wp:positionV>
                <wp:extent cx="1209675" cy="1003300"/>
                <wp:effectExtent l="0" t="0" r="28575" b="25400"/>
                <wp:wrapNone/>
                <wp:docPr id="445" name="AutoShape 3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solidFill>
                            <a:srgbClr val="FFC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6C7691" w:rsidRDefault="00FA54BF" w:rsidP="008B1859">
                            <w:pPr>
                              <w:jc w:val="right"/>
                              <w:rPr>
                                <w:b/>
                                <w:bCs/>
                                <w:color w:val="FFC000"/>
                                <w:sz w:val="100"/>
                                <w:szCs w:val="100"/>
                              </w:rPr>
                            </w:pPr>
                            <w:r w:rsidRPr="006C7691">
                              <w:rPr>
                                <w:b/>
                                <w:bCs/>
                                <w:color w:val="FFC000"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951919" id="AutoShape 3166" o:spid="_x0000_s1674" style="position:absolute;margin-left:316pt;margin-top:3.2pt;width:95.25pt;height:79pt;z-index:-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" fillcolor="white [3201]" strokecolor="#ffc000" strokeweight="2pt">
                <v:textbox>
                  <w:txbxContent>
                    <w:p w:rsidR="00FA54BF" w:rsidRPr="006C7691" w:rsidRDefault="00FA54BF" w:rsidP="008B1859">
                      <w:pPr>
                        <w:jc w:val="right"/>
                        <w:rPr>
                          <w:b/>
                          <w:bCs/>
                          <w:color w:val="FFC000"/>
                          <w:sz w:val="100"/>
                          <w:szCs w:val="100"/>
                        </w:rPr>
                      </w:pPr>
                      <w:r w:rsidRPr="006C7691">
                        <w:rPr>
                          <w:b/>
                          <w:bCs/>
                          <w:color w:val="FFC000"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358B367" wp14:editId="1CE72E78">
                <wp:simplePos x="0" y="0"/>
                <wp:positionH relativeFrom="column">
                  <wp:posOffset>5278120</wp:posOffset>
                </wp:positionH>
                <wp:positionV relativeFrom="paragraph">
                  <wp:posOffset>43180</wp:posOffset>
                </wp:positionV>
                <wp:extent cx="1210310" cy="1003300"/>
                <wp:effectExtent l="0" t="0" r="27940" b="25400"/>
                <wp:wrapNone/>
                <wp:docPr id="442" name="AutoShape 3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58B367" id="AutoShape 3167" o:spid="_x0000_s1675" style="position:absolute;margin-left:415.6pt;margin-top:3.4pt;width:95.3pt;height:79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66944" behindDoc="1" locked="0" layoutInCell="1" allowOverlap="1" wp14:anchorId="6BEE5FF9" wp14:editId="32E4BE02">
                <wp:simplePos x="0" y="0"/>
                <wp:positionH relativeFrom="column">
                  <wp:posOffset>6543675</wp:posOffset>
                </wp:positionH>
                <wp:positionV relativeFrom="paragraph">
                  <wp:posOffset>40640</wp:posOffset>
                </wp:positionV>
                <wp:extent cx="1209675" cy="1003300"/>
                <wp:effectExtent l="0" t="0" r="28575" b="25400"/>
                <wp:wrapNone/>
                <wp:docPr id="446" name="AutoShape 3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EE5FF9" id="AutoShape 3168" o:spid="_x0000_s1676" style="position:absolute;margin-left:515.25pt;margin-top:3.2pt;width:95.25pt;height:79pt;z-index:-2532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C5A1198" wp14:editId="7661B6E7">
                <wp:simplePos x="0" y="0"/>
                <wp:positionH relativeFrom="column">
                  <wp:posOffset>7807960</wp:posOffset>
                </wp:positionH>
                <wp:positionV relativeFrom="paragraph">
                  <wp:posOffset>43180</wp:posOffset>
                </wp:positionV>
                <wp:extent cx="1210310" cy="1003300"/>
                <wp:effectExtent l="0" t="0" r="27940" b="25400"/>
                <wp:wrapNone/>
                <wp:docPr id="443" name="AutoShape 3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5A1198" id="AutoShape 3169" o:spid="_x0000_s1677" style="position:absolute;margin-left:614.8pt;margin-top:3.4pt;width:95.3pt;height:79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</w:p>
    <w:p w:rsidR="00637533" w:rsidRDefault="00637533" w:rsidP="00637533"/>
    <w:p w:rsidR="00637533" w:rsidRDefault="00637533" w:rsidP="00637533"/>
    <w:p w:rsidR="00637533" w:rsidRDefault="008B1859" w:rsidP="00637533">
      <w:pPr>
        <w:jc w:val="center"/>
      </w:pP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30688" behindDoc="0" locked="0" layoutInCell="1" allowOverlap="1" wp14:anchorId="180D626D" wp14:editId="5485BF52">
                <wp:simplePos x="0" y="0"/>
                <wp:positionH relativeFrom="column">
                  <wp:posOffset>4074795</wp:posOffset>
                </wp:positionH>
                <wp:positionV relativeFrom="paragraph">
                  <wp:posOffset>122555</wp:posOffset>
                </wp:positionV>
                <wp:extent cx="473710" cy="440690"/>
                <wp:effectExtent l="1905" t="0" r="635" b="1270"/>
                <wp:wrapNone/>
                <wp:docPr id="439" name="Rectangle 3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63753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0D626D" id="Rectangle 3199" o:spid="_x0000_s1678" style="position:absolute;left:0;text-align:left;margin-left:320.85pt;margin-top:9.65pt;width:37.3pt;height:34.7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63753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637533" w:rsidRDefault="00637533" w:rsidP="00637533"/>
    <w:p w:rsidR="00637533" w:rsidRDefault="007312F7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 wp14:anchorId="17190717" wp14:editId="3631B6D4">
                <wp:simplePos x="0" y="0"/>
                <wp:positionH relativeFrom="column">
                  <wp:posOffset>7753350</wp:posOffset>
                </wp:positionH>
                <wp:positionV relativeFrom="paragraph">
                  <wp:posOffset>45085</wp:posOffset>
                </wp:positionV>
                <wp:extent cx="1320165" cy="277495"/>
                <wp:effectExtent l="0" t="0" r="3810" b="1270"/>
                <wp:wrapNone/>
                <wp:docPr id="438" name="Rectangle 3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3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190717" id="Rectangle 3182" o:spid="_x0000_s1679" style="position:absolute;margin-left:610.5pt;margin-top:3.55pt;width:103.95pt;height:21.85pt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lDmvw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3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2C3FA2B5" wp14:editId="2051BC5E">
                <wp:simplePos x="0" y="0"/>
                <wp:positionH relativeFrom="column">
                  <wp:posOffset>6498590</wp:posOffset>
                </wp:positionH>
                <wp:positionV relativeFrom="paragraph">
                  <wp:posOffset>35560</wp:posOffset>
                </wp:positionV>
                <wp:extent cx="1320800" cy="277495"/>
                <wp:effectExtent l="2540" t="0" r="635" b="1270"/>
                <wp:wrapNone/>
                <wp:docPr id="437" name="Rectangle 3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1A494E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2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A494E" w:rsidRDefault="00FA54BF" w:rsidP="001A494E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3FA2B5" id="Rectangle 3181" o:spid="_x0000_s1680" style="position:absolute;margin-left:511.7pt;margin-top:2.8pt;width:104pt;height:21.85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1A494E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2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A494E" w:rsidRDefault="00FA54BF" w:rsidP="001A494E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7AB427FA" wp14:editId="6C6EAD1C">
                <wp:simplePos x="0" y="0"/>
                <wp:positionH relativeFrom="column">
                  <wp:posOffset>5231765</wp:posOffset>
                </wp:positionH>
                <wp:positionV relativeFrom="paragraph">
                  <wp:posOffset>35560</wp:posOffset>
                </wp:positionV>
                <wp:extent cx="1320800" cy="277495"/>
                <wp:effectExtent l="2540" t="0" r="635" b="1270"/>
                <wp:wrapNone/>
                <wp:docPr id="436" name="Rectangle 3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1A494E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11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A494E" w:rsidRDefault="00FA54BF" w:rsidP="001A494E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B427FA" id="Rectangle 3180" o:spid="_x0000_s1681" style="position:absolute;margin-left:411.95pt;margin-top:2.8pt;width:104pt;height:21.8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1A494E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11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A494E" w:rsidRDefault="00FA54BF" w:rsidP="001A494E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6CF3FEC9" wp14:editId="67824959">
                <wp:simplePos x="0" y="0"/>
                <wp:positionH relativeFrom="column">
                  <wp:posOffset>3958590</wp:posOffset>
                </wp:positionH>
                <wp:positionV relativeFrom="paragraph">
                  <wp:posOffset>45085</wp:posOffset>
                </wp:positionV>
                <wp:extent cx="1320800" cy="277495"/>
                <wp:effectExtent l="0" t="0" r="0" b="1270"/>
                <wp:wrapNone/>
                <wp:docPr id="435" name="Rectangle 3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1A494E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15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3633B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F3FEC9" id="Rectangle 3179" o:spid="_x0000_s1682" style="position:absolute;margin-left:311.7pt;margin-top:3.55pt;width:104pt;height:21.85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uccvw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1A494E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15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3633B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0C44BD91" wp14:editId="44291C2C">
                <wp:simplePos x="0" y="0"/>
                <wp:positionH relativeFrom="column">
                  <wp:posOffset>2705100</wp:posOffset>
                </wp:positionH>
                <wp:positionV relativeFrom="paragraph">
                  <wp:posOffset>45085</wp:posOffset>
                </wp:positionV>
                <wp:extent cx="1320800" cy="277495"/>
                <wp:effectExtent l="0" t="0" r="3175" b="1270"/>
                <wp:wrapNone/>
                <wp:docPr id="434" name="Rectangle 3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937388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14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3633B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44BD91" id="Rectangle 3178" o:spid="_x0000_s1683" style="position:absolute;margin-left:213pt;margin-top:3.55pt;width:104pt;height:21.85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937388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14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3633B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782A9C2C" wp14:editId="15B63C2C">
                <wp:simplePos x="0" y="0"/>
                <wp:positionH relativeFrom="column">
                  <wp:posOffset>1440815</wp:posOffset>
                </wp:positionH>
                <wp:positionV relativeFrom="paragraph">
                  <wp:posOffset>45085</wp:posOffset>
                </wp:positionV>
                <wp:extent cx="1320165" cy="277495"/>
                <wp:effectExtent l="2540" t="0" r="1270" b="1270"/>
                <wp:wrapNone/>
                <wp:docPr id="433" name="Rectangle 3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937388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13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3633B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2A9C2C" id="Rectangle 3177" o:spid="_x0000_s1684" style="position:absolute;margin-left:113.45pt;margin-top:3.55pt;width:103.95pt;height:21.8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937388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13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3633B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0B2F24F3" wp14:editId="2AA94443">
                <wp:simplePos x="0" y="0"/>
                <wp:positionH relativeFrom="column">
                  <wp:posOffset>155575</wp:posOffset>
                </wp:positionH>
                <wp:positionV relativeFrom="paragraph">
                  <wp:posOffset>54610</wp:posOffset>
                </wp:positionV>
                <wp:extent cx="1340485" cy="255905"/>
                <wp:effectExtent l="3175" t="0" r="0" b="3810"/>
                <wp:wrapNone/>
                <wp:docPr id="432" name="Rectangle 3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0485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937388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12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1</w:t>
                            </w:r>
                          </w:p>
                          <w:p w:rsidR="00FA54BF" w:rsidRPr="0013633B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2F24F3" id="Rectangle 3176" o:spid="_x0000_s1685" style="position:absolute;margin-left:12.25pt;margin-top:4.3pt;width:105.55pt;height:20.1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937388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12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1</w:t>
                      </w:r>
                    </w:p>
                    <w:p w:rsidR="00FA54BF" w:rsidRPr="0013633B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637533" w:rsidRDefault="00637533" w:rsidP="00637533"/>
    <w:p w:rsidR="00637533" w:rsidRDefault="008B1859" w:rsidP="00637533">
      <w:r>
        <w:rPr>
          <w:noProof/>
          <w:lang w:bidi="th-TH"/>
        </w:rPr>
        <w:drawing>
          <wp:anchor distT="0" distB="0" distL="114300" distR="114300" simplePos="0" relativeHeight="252823552" behindDoc="1" locked="0" layoutInCell="1" allowOverlap="1" wp14:anchorId="3AAC8AD8" wp14:editId="08574568">
            <wp:simplePos x="0" y="0"/>
            <wp:positionH relativeFrom="column">
              <wp:posOffset>5303520</wp:posOffset>
            </wp:positionH>
            <wp:positionV relativeFrom="paragraph">
              <wp:posOffset>63500</wp:posOffset>
            </wp:positionV>
            <wp:extent cx="483783" cy="570865"/>
            <wp:effectExtent l="0" t="0" r="0" b="635"/>
            <wp:wrapNone/>
            <wp:docPr id="1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83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02912" behindDoc="0" locked="0" layoutInCell="1" allowOverlap="1" wp14:anchorId="170E5E75" wp14:editId="1D4A6069">
                <wp:simplePos x="0" y="0"/>
                <wp:positionH relativeFrom="column">
                  <wp:posOffset>219075</wp:posOffset>
                </wp:positionH>
                <wp:positionV relativeFrom="paragraph">
                  <wp:posOffset>16510</wp:posOffset>
                </wp:positionV>
                <wp:extent cx="1209675" cy="1003935"/>
                <wp:effectExtent l="0" t="0" r="28575" b="24765"/>
                <wp:wrapNone/>
                <wp:docPr id="430" name="AutoShape 3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A0530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0E5E75" id="AutoShape 3144" o:spid="_x0000_s1686" style="position:absolute;margin-left:17.25pt;margin-top:1.3pt;width:95.25pt;height:79.05pt;z-index:25130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" fillcolor="white [3201]" strokecolor="red" strokeweight="2pt">
                <v:textbox>
                  <w:txbxContent>
                    <w:p w:rsidR="00FA54BF" w:rsidRPr="00A05304" w:rsidRDefault="00FA54BF" w:rsidP="0063753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37728" behindDoc="0" locked="0" layoutInCell="1" allowOverlap="1" wp14:anchorId="49614E92" wp14:editId="35101A3F">
                <wp:simplePos x="0" y="0"/>
                <wp:positionH relativeFrom="column">
                  <wp:posOffset>1483360</wp:posOffset>
                </wp:positionH>
                <wp:positionV relativeFrom="paragraph">
                  <wp:posOffset>16510</wp:posOffset>
                </wp:positionV>
                <wp:extent cx="1209675" cy="1003935"/>
                <wp:effectExtent l="0" t="0" r="28575" b="24765"/>
                <wp:wrapNone/>
                <wp:docPr id="425" name="AutoShape 3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614E92" id="AutoShape 3147" o:spid="_x0000_s1687" style="position:absolute;margin-left:116.8pt;margin-top:1.3pt;width:95.25pt;height:79.05pt;z-index:25133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77664" behindDoc="0" locked="0" layoutInCell="1" allowOverlap="1" wp14:anchorId="45CBA93F" wp14:editId="31289EDE">
                <wp:simplePos x="0" y="0"/>
                <wp:positionH relativeFrom="column">
                  <wp:posOffset>2748280</wp:posOffset>
                </wp:positionH>
                <wp:positionV relativeFrom="paragraph">
                  <wp:posOffset>16510</wp:posOffset>
                </wp:positionV>
                <wp:extent cx="1209675" cy="1003935"/>
                <wp:effectExtent l="0" t="0" r="28575" b="24765"/>
                <wp:wrapNone/>
                <wp:docPr id="426" name="AutoShape 3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CBA93F" id="AutoShape 3148" o:spid="_x0000_s1688" style="position:absolute;margin-left:216.4pt;margin-top:1.3pt;width:95.25pt;height:79.05pt;z-index:25137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88928" behindDoc="0" locked="0" layoutInCell="1" allowOverlap="1" wp14:anchorId="7E638156" wp14:editId="4A65C683">
                <wp:simplePos x="0" y="0"/>
                <wp:positionH relativeFrom="column">
                  <wp:posOffset>4013200</wp:posOffset>
                </wp:positionH>
                <wp:positionV relativeFrom="paragraph">
                  <wp:posOffset>16510</wp:posOffset>
                </wp:positionV>
                <wp:extent cx="1209675" cy="1003935"/>
                <wp:effectExtent l="0" t="0" r="28575" b="24765"/>
                <wp:wrapNone/>
                <wp:docPr id="427" name="AutoShape 3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638156" id="AutoShape 3149" o:spid="_x0000_s1689" style="position:absolute;margin-left:316pt;margin-top:1.3pt;width:95.25pt;height:79.05pt;z-index:25138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11456" behindDoc="0" locked="0" layoutInCell="1" allowOverlap="1" wp14:anchorId="3D7D7C9C" wp14:editId="12225187">
                <wp:simplePos x="0" y="0"/>
                <wp:positionH relativeFrom="column">
                  <wp:posOffset>5278120</wp:posOffset>
                </wp:positionH>
                <wp:positionV relativeFrom="paragraph">
                  <wp:posOffset>16510</wp:posOffset>
                </wp:positionV>
                <wp:extent cx="1210310" cy="1003935"/>
                <wp:effectExtent l="0" t="0" r="27940" b="24765"/>
                <wp:wrapNone/>
                <wp:docPr id="431" name="AutoShape 3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8B1859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7D7C9C" id="AutoShape 3150" o:spid="_x0000_s1690" style="position:absolute;margin-left:415.6pt;margin-top:1.3pt;width:95.3pt;height:79.05pt;z-index:25141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8B1859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32960" behindDoc="0" locked="0" layoutInCell="1" allowOverlap="1" wp14:anchorId="499E6E40" wp14:editId="5DF86EA8">
                <wp:simplePos x="0" y="0"/>
                <wp:positionH relativeFrom="column">
                  <wp:posOffset>6543675</wp:posOffset>
                </wp:positionH>
                <wp:positionV relativeFrom="paragraph">
                  <wp:posOffset>16510</wp:posOffset>
                </wp:positionV>
                <wp:extent cx="1209675" cy="1003935"/>
                <wp:effectExtent l="0" t="0" r="28575" b="24765"/>
                <wp:wrapNone/>
                <wp:docPr id="428" name="AutoShape 3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99E6E40" id="AutoShape 3151" o:spid="_x0000_s1691" style="position:absolute;margin-left:515.25pt;margin-top:1.3pt;width:95.25pt;height:79.05pt;z-index:25143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 w:rsidR="00F75AC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61824" behindDoc="1" locked="0" layoutInCell="1" allowOverlap="1" wp14:anchorId="1EBA01F8" wp14:editId="60EA3FE3">
                <wp:simplePos x="0" y="0"/>
                <wp:positionH relativeFrom="column">
                  <wp:posOffset>7807960</wp:posOffset>
                </wp:positionH>
                <wp:positionV relativeFrom="paragraph">
                  <wp:posOffset>16510</wp:posOffset>
                </wp:positionV>
                <wp:extent cx="1210310" cy="1003935"/>
                <wp:effectExtent l="0" t="0" r="27940" b="24765"/>
                <wp:wrapNone/>
                <wp:docPr id="429" name="AutoShape 3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BA01F8" id="AutoShape 3152" o:spid="_x0000_s1692" style="position:absolute;margin-left:614.8pt;margin-top:1.3pt;width:95.3pt;height:79.05pt;z-index:-2532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</w:p>
    <w:p w:rsidR="00637533" w:rsidRDefault="00637533" w:rsidP="00637533"/>
    <w:p w:rsidR="00637533" w:rsidRDefault="00637533" w:rsidP="00637533"/>
    <w:p w:rsidR="00637533" w:rsidRDefault="00637533" w:rsidP="00637533"/>
    <w:p w:rsidR="00637533" w:rsidRDefault="00637533" w:rsidP="00637533"/>
    <w:p w:rsidR="00637533" w:rsidRDefault="007312F7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59008" behindDoc="0" locked="0" layoutInCell="1" allowOverlap="1" wp14:anchorId="7B95C7C6" wp14:editId="3C1DFB1B">
                <wp:simplePos x="0" y="0"/>
                <wp:positionH relativeFrom="column">
                  <wp:posOffset>7753985</wp:posOffset>
                </wp:positionH>
                <wp:positionV relativeFrom="paragraph">
                  <wp:posOffset>31750</wp:posOffset>
                </wp:positionV>
                <wp:extent cx="1320165" cy="276860"/>
                <wp:effectExtent l="635" t="3175" r="3175" b="0"/>
                <wp:wrapNone/>
                <wp:docPr id="424" name="Rectangle 3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10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95C7C6" id="Rectangle 3188" o:spid="_x0000_s1693" style="position:absolute;margin-left:610.55pt;margin-top:2.5pt;width:103.95pt;height:21.8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10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25216" behindDoc="0" locked="0" layoutInCell="1" allowOverlap="1" wp14:anchorId="6536FE2B" wp14:editId="09C19CC7">
                <wp:simplePos x="0" y="0"/>
                <wp:positionH relativeFrom="column">
                  <wp:posOffset>6489065</wp:posOffset>
                </wp:positionH>
                <wp:positionV relativeFrom="paragraph">
                  <wp:posOffset>31750</wp:posOffset>
                </wp:positionV>
                <wp:extent cx="1320800" cy="276860"/>
                <wp:effectExtent l="2540" t="3175" r="635" b="0"/>
                <wp:wrapNone/>
                <wp:docPr id="423" name="Rectangle 3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9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36FE2B" id="Rectangle 3187" o:spid="_x0000_s1694" style="position:absolute;margin-left:510.95pt;margin-top:2.5pt;width:104pt;height:21.8pt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9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63A83A02" wp14:editId="47C65603">
                <wp:simplePos x="0" y="0"/>
                <wp:positionH relativeFrom="column">
                  <wp:posOffset>5223510</wp:posOffset>
                </wp:positionH>
                <wp:positionV relativeFrom="paragraph">
                  <wp:posOffset>31750</wp:posOffset>
                </wp:positionV>
                <wp:extent cx="1320800" cy="276860"/>
                <wp:effectExtent l="3810" t="3175" r="0" b="0"/>
                <wp:wrapNone/>
                <wp:docPr id="422" name="Rectangle 3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8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A83A02" id="Rectangle 3186" o:spid="_x0000_s1695" style="position:absolute;margin-left:411.3pt;margin-top:2.5pt;width:104pt;height:21.8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GJdvw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8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 wp14:anchorId="1EDE9186" wp14:editId="5B8192C0">
                <wp:simplePos x="0" y="0"/>
                <wp:positionH relativeFrom="column">
                  <wp:posOffset>3957320</wp:posOffset>
                </wp:positionH>
                <wp:positionV relativeFrom="paragraph">
                  <wp:posOffset>31750</wp:posOffset>
                </wp:positionV>
                <wp:extent cx="1320800" cy="276860"/>
                <wp:effectExtent l="4445" t="3175" r="0" b="0"/>
                <wp:wrapNone/>
                <wp:docPr id="421" name="Rectangle 3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7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DE9186" id="Rectangle 3185" o:spid="_x0000_s1696" style="position:absolute;margin-left:311.6pt;margin-top:2.5pt;width:104pt;height:21.8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p9zvg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7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 wp14:anchorId="14E7BE1F" wp14:editId="19757418">
                <wp:simplePos x="0" y="0"/>
                <wp:positionH relativeFrom="column">
                  <wp:posOffset>2693670</wp:posOffset>
                </wp:positionH>
                <wp:positionV relativeFrom="paragraph">
                  <wp:posOffset>31750</wp:posOffset>
                </wp:positionV>
                <wp:extent cx="1320800" cy="276860"/>
                <wp:effectExtent l="0" t="3175" r="0" b="0"/>
                <wp:wrapNone/>
                <wp:docPr id="420" name="Rectangle 3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6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E7BE1F" id="Rectangle 3184" o:spid="_x0000_s1697" style="position:absolute;margin-left:212.1pt;margin-top:2.5pt;width:104pt;height:21.8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V6Vvg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6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31008" behindDoc="0" locked="0" layoutInCell="1" allowOverlap="1" wp14:anchorId="49F38579" wp14:editId="1E545B1C">
                <wp:simplePos x="0" y="0"/>
                <wp:positionH relativeFrom="column">
                  <wp:posOffset>1427480</wp:posOffset>
                </wp:positionH>
                <wp:positionV relativeFrom="paragraph">
                  <wp:posOffset>31750</wp:posOffset>
                </wp:positionV>
                <wp:extent cx="1320800" cy="276860"/>
                <wp:effectExtent l="0" t="3175" r="4445" b="0"/>
                <wp:wrapNone/>
                <wp:docPr id="419" name="Rectangle 3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5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F38579" id="Rectangle 3183" o:spid="_x0000_s1698" style="position:absolute;margin-left:112.4pt;margin-top:2.5pt;width:104pt;height:21.8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RKAvw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5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76288" behindDoc="0" locked="0" layoutInCell="1" allowOverlap="1" wp14:anchorId="25380715" wp14:editId="71747629">
                <wp:simplePos x="0" y="0"/>
                <wp:positionH relativeFrom="column">
                  <wp:posOffset>163195</wp:posOffset>
                </wp:positionH>
                <wp:positionV relativeFrom="paragraph">
                  <wp:posOffset>26670</wp:posOffset>
                </wp:positionV>
                <wp:extent cx="1320165" cy="276860"/>
                <wp:effectExtent l="1270" t="0" r="2540" b="1270"/>
                <wp:wrapNone/>
                <wp:docPr id="418" name="Rectangle 3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4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380715" id="Rectangle 3143" o:spid="_x0000_s1699" style="position:absolute;margin-left:12.85pt;margin-top:2.1pt;width:103.95pt;height:21.8pt;z-index:25127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4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:rsidR="00637533" w:rsidRDefault="008B1859" w:rsidP="00637533">
      <w:r>
        <w:rPr>
          <w:noProof/>
          <w:lang w:bidi="th-TH"/>
        </w:rPr>
        <w:drawing>
          <wp:anchor distT="0" distB="0" distL="114300" distR="114300" simplePos="0" relativeHeight="251245568" behindDoc="1" locked="0" layoutInCell="1" allowOverlap="1" wp14:anchorId="1BE5F251" wp14:editId="5F8DC4CC">
            <wp:simplePos x="0" y="0"/>
            <wp:positionH relativeFrom="column">
              <wp:posOffset>4065905</wp:posOffset>
            </wp:positionH>
            <wp:positionV relativeFrom="paragraph">
              <wp:posOffset>158115</wp:posOffset>
            </wp:positionV>
            <wp:extent cx="504825" cy="595630"/>
            <wp:effectExtent l="0" t="0" r="9525" b="0"/>
            <wp:wrapNone/>
            <wp:docPr id="1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95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04960" behindDoc="1" locked="0" layoutInCell="1" allowOverlap="1" wp14:anchorId="5CC3A8DD" wp14:editId="59320F8F">
                <wp:simplePos x="0" y="0"/>
                <wp:positionH relativeFrom="column">
                  <wp:posOffset>5278120</wp:posOffset>
                </wp:positionH>
                <wp:positionV relativeFrom="paragraph">
                  <wp:posOffset>153035</wp:posOffset>
                </wp:positionV>
                <wp:extent cx="1210310" cy="1003935"/>
                <wp:effectExtent l="10795" t="10160" r="7620" b="5080"/>
                <wp:wrapNone/>
                <wp:docPr id="417" name="AutoShape 3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C3A8DD" id="AutoShape 3145" o:spid="_x0000_s1700" style="position:absolute;margin-left:415.6pt;margin-top:12.05pt;width:95.3pt;height:79.05pt;z-index:-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48320" behindDoc="0" locked="0" layoutInCell="1" allowOverlap="1" wp14:anchorId="6608C611" wp14:editId="79A376B4">
                <wp:simplePos x="0" y="0"/>
                <wp:positionH relativeFrom="column">
                  <wp:posOffset>1476375</wp:posOffset>
                </wp:positionH>
                <wp:positionV relativeFrom="paragraph">
                  <wp:posOffset>153035</wp:posOffset>
                </wp:positionV>
                <wp:extent cx="1209675" cy="1003935"/>
                <wp:effectExtent l="9525" t="10160" r="9525" b="5080"/>
                <wp:wrapNone/>
                <wp:docPr id="415" name="AutoShape 3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08C611" id="AutoShape 3153" o:spid="_x0000_s1701" style="position:absolute;margin-left:116.25pt;margin-top:12.05pt;width:95.25pt;height:79.05pt;z-index:2514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59776" behindDoc="1" locked="0" layoutInCell="1" allowOverlap="1" wp14:anchorId="0F0DD340" wp14:editId="206DFB78">
                <wp:simplePos x="0" y="0"/>
                <wp:positionH relativeFrom="column">
                  <wp:posOffset>7807960</wp:posOffset>
                </wp:positionH>
                <wp:positionV relativeFrom="paragraph">
                  <wp:posOffset>153035</wp:posOffset>
                </wp:positionV>
                <wp:extent cx="1210310" cy="1003935"/>
                <wp:effectExtent l="6985" t="10160" r="11430" b="5080"/>
                <wp:wrapNone/>
                <wp:docPr id="414" name="AutoShape 3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A6C9A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F0DD340" id="AutoShape 3157" o:spid="_x0000_s1702" style="position:absolute;margin-left:614.8pt;margin-top:12.05pt;width:95.3pt;height:79.05pt;z-index:-2532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" filled="f" strokecolor="#899068" strokeweight=".5pt">
                <v:textbox>
                  <w:txbxContent>
                    <w:p w:rsidR="00FA54BF" w:rsidRPr="006A6C9A" w:rsidRDefault="00FA54BF" w:rsidP="0063753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3654ED6E" wp14:editId="73256FB2">
                <wp:simplePos x="0" y="0"/>
                <wp:positionH relativeFrom="column">
                  <wp:posOffset>6543675</wp:posOffset>
                </wp:positionH>
                <wp:positionV relativeFrom="paragraph">
                  <wp:posOffset>153035</wp:posOffset>
                </wp:positionV>
                <wp:extent cx="1209675" cy="1003935"/>
                <wp:effectExtent l="9525" t="10160" r="9525" b="5080"/>
                <wp:wrapNone/>
                <wp:docPr id="413" name="AutoShape 3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54ED6E" id="AutoShape 3156" o:spid="_x0000_s1703" style="position:absolute;margin-left:515.25pt;margin-top:12.05pt;width:95.25pt;height:79.05pt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57728" behindDoc="1" locked="0" layoutInCell="1" allowOverlap="1" wp14:anchorId="7E3AFE97" wp14:editId="3845DBAB">
                <wp:simplePos x="0" y="0"/>
                <wp:positionH relativeFrom="column">
                  <wp:posOffset>4013200</wp:posOffset>
                </wp:positionH>
                <wp:positionV relativeFrom="paragraph">
                  <wp:posOffset>153035</wp:posOffset>
                </wp:positionV>
                <wp:extent cx="1209675" cy="1003935"/>
                <wp:effectExtent l="12700" t="10160" r="6350" b="5080"/>
                <wp:wrapNone/>
                <wp:docPr id="412" name="AutoShape 3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8B1859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3AFE97" id="AutoShape 3155" o:spid="_x0000_s1704" style="position:absolute;margin-left:316pt;margin-top:12.05pt;width:95.25pt;height:79.05pt;z-index:-2532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8B1859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85184" behindDoc="0" locked="0" layoutInCell="1" allowOverlap="1" wp14:anchorId="6B090FDA" wp14:editId="55B20B24">
                <wp:simplePos x="0" y="0"/>
                <wp:positionH relativeFrom="column">
                  <wp:posOffset>2748280</wp:posOffset>
                </wp:positionH>
                <wp:positionV relativeFrom="paragraph">
                  <wp:posOffset>153035</wp:posOffset>
                </wp:positionV>
                <wp:extent cx="1209675" cy="1003935"/>
                <wp:effectExtent l="5080" t="10160" r="13970" b="5080"/>
                <wp:wrapNone/>
                <wp:docPr id="411" name="AutoShape 3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090FDA" id="AutoShape 3154" o:spid="_x0000_s1705" style="position:absolute;margin-left:216.4pt;margin-top:12.05pt;width:95.25pt;height:79.05pt;z-index:2514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14176" behindDoc="0" locked="0" layoutInCell="1" allowOverlap="1" wp14:anchorId="2A62421D" wp14:editId="168F2ACE">
                <wp:simplePos x="0" y="0"/>
                <wp:positionH relativeFrom="column">
                  <wp:posOffset>212725</wp:posOffset>
                </wp:positionH>
                <wp:positionV relativeFrom="paragraph">
                  <wp:posOffset>153035</wp:posOffset>
                </wp:positionV>
                <wp:extent cx="1210310" cy="1003935"/>
                <wp:effectExtent l="12700" t="10160" r="5715" b="5080"/>
                <wp:wrapNone/>
                <wp:docPr id="410" name="AutoShape 3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0310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62421D" id="AutoShape 3146" o:spid="_x0000_s1706" style="position:absolute;margin-left:16.75pt;margin-top:12.05pt;width:95.3pt;height:79.05pt;z-index:25131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" filled="f" strokecolor="#899068" strokeweight=".5pt">
                <v:textbox>
                  <w:txbxContent>
                    <w:p w:rsidR="00FA54BF" w:rsidRPr="00A05304" w:rsidRDefault="00FA54BF" w:rsidP="00637533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</w:p>
    <w:p w:rsidR="00637533" w:rsidRDefault="00637533" w:rsidP="00637533"/>
    <w:p w:rsidR="00637533" w:rsidRDefault="00637533" w:rsidP="00637533"/>
    <w:p w:rsidR="00637533" w:rsidRDefault="008B1859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50144" behindDoc="0" locked="0" layoutInCell="1" allowOverlap="1" wp14:anchorId="2DDC1867" wp14:editId="6FA0E05C">
                <wp:simplePos x="0" y="0"/>
                <wp:positionH relativeFrom="column">
                  <wp:posOffset>5207000</wp:posOffset>
                </wp:positionH>
                <wp:positionV relativeFrom="paragraph">
                  <wp:posOffset>1270</wp:posOffset>
                </wp:positionV>
                <wp:extent cx="473710" cy="440690"/>
                <wp:effectExtent l="0" t="3810" r="3810" b="3175"/>
                <wp:wrapNone/>
                <wp:docPr id="409" name="Rectangle 3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637533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DC1867" id="Rectangle 3206" o:spid="_x0000_s1707" style="position:absolute;margin-left:410pt;margin-top:.1pt;width:37.3pt;height:34.7pt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" filled="f" stroked="f" strokecolor="#899068" strokeweight=".5pt">
                <v:textbox>
                  <w:txbxContent>
                    <w:p w:rsidR="00FA54BF" w:rsidRPr="001218B4" w:rsidRDefault="00FA54BF" w:rsidP="00637533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637533" w:rsidRDefault="00637533" w:rsidP="00637533"/>
    <w:p w:rsidR="00637533" w:rsidRDefault="007312F7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4CDA7232" wp14:editId="735BC167">
                <wp:simplePos x="0" y="0"/>
                <wp:positionH relativeFrom="column">
                  <wp:posOffset>6496685</wp:posOffset>
                </wp:positionH>
                <wp:positionV relativeFrom="paragraph">
                  <wp:posOffset>130175</wp:posOffset>
                </wp:positionV>
                <wp:extent cx="1320165" cy="276860"/>
                <wp:effectExtent l="635" t="0" r="3175" b="2540"/>
                <wp:wrapNone/>
                <wp:docPr id="408" name="Rectangle 3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AB376E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2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DA7232" id="Rectangle 3194" o:spid="_x0000_s1708" style="position:absolute;margin-left:511.55pt;margin-top:10.25pt;width:103.95pt;height:21.8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CUcvg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AB376E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2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22177312" wp14:editId="78A64DAE">
                <wp:simplePos x="0" y="0"/>
                <wp:positionH relativeFrom="column">
                  <wp:posOffset>2693670</wp:posOffset>
                </wp:positionH>
                <wp:positionV relativeFrom="paragraph">
                  <wp:posOffset>127000</wp:posOffset>
                </wp:positionV>
                <wp:extent cx="1320800" cy="277495"/>
                <wp:effectExtent l="0" t="3175" r="0" b="0"/>
                <wp:wrapNone/>
                <wp:docPr id="407" name="Rectangle 3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13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177312" id="Rectangle 3191" o:spid="_x0000_s1709" style="position:absolute;margin-left:212.1pt;margin-top:10pt;width:104pt;height:21.85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13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1EFF0BBE" wp14:editId="3972317F">
                <wp:simplePos x="0" y="0"/>
                <wp:positionH relativeFrom="column">
                  <wp:posOffset>1427480</wp:posOffset>
                </wp:positionH>
                <wp:positionV relativeFrom="paragraph">
                  <wp:posOffset>127000</wp:posOffset>
                </wp:positionV>
                <wp:extent cx="1320800" cy="277495"/>
                <wp:effectExtent l="0" t="3175" r="4445" b="0"/>
                <wp:wrapNone/>
                <wp:docPr id="406" name="Rectangle 3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12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FF0BBE" id="Rectangle 3190" o:spid="_x0000_s1710" style="position:absolute;margin-left:112.4pt;margin-top:10pt;width:104pt;height:21.85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12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6CE194D3" wp14:editId="25174BA1">
                <wp:simplePos x="0" y="0"/>
                <wp:positionH relativeFrom="column">
                  <wp:posOffset>163195</wp:posOffset>
                </wp:positionH>
                <wp:positionV relativeFrom="paragraph">
                  <wp:posOffset>127000</wp:posOffset>
                </wp:positionV>
                <wp:extent cx="1320165" cy="277495"/>
                <wp:effectExtent l="1270" t="3175" r="2540" b="0"/>
                <wp:wrapNone/>
                <wp:docPr id="405" name="Rectangle 3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11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E194D3" id="Rectangle 3189" o:spid="_x0000_s1711" style="position:absolute;margin-left:12.85pt;margin-top:10pt;width:103.95pt;height:21.85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11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09BD2566" wp14:editId="38507F97">
                <wp:simplePos x="0" y="0"/>
                <wp:positionH relativeFrom="column">
                  <wp:posOffset>7753985</wp:posOffset>
                </wp:positionH>
                <wp:positionV relativeFrom="paragraph">
                  <wp:posOffset>130175</wp:posOffset>
                </wp:positionV>
                <wp:extent cx="1320165" cy="276860"/>
                <wp:effectExtent l="635" t="0" r="3175" b="2540"/>
                <wp:wrapNone/>
                <wp:docPr id="404" name="Rectangle 3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165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3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BD2566" id="Rectangle 3195" o:spid="_x0000_s1712" style="position:absolute;margin-left:610.55pt;margin-top:10.25pt;width:103.95pt;height:21.8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3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033B8CEA" wp14:editId="1E99A44F">
                <wp:simplePos x="0" y="0"/>
                <wp:positionH relativeFrom="column">
                  <wp:posOffset>5223510</wp:posOffset>
                </wp:positionH>
                <wp:positionV relativeFrom="paragraph">
                  <wp:posOffset>130810</wp:posOffset>
                </wp:positionV>
                <wp:extent cx="1320800" cy="276860"/>
                <wp:effectExtent l="3810" t="0" r="0" b="1905"/>
                <wp:wrapNone/>
                <wp:docPr id="403" name="Rectangle 3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 1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3B8CEA" id="Rectangle 3193" o:spid="_x0000_s1713" style="position:absolute;margin-left:411.3pt;margin-top:10.3pt;width:104pt;height:21.8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 1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07412021" wp14:editId="687A49A8">
                <wp:simplePos x="0" y="0"/>
                <wp:positionH relativeFrom="column">
                  <wp:posOffset>3958590</wp:posOffset>
                </wp:positionH>
                <wp:positionV relativeFrom="paragraph">
                  <wp:posOffset>130810</wp:posOffset>
                </wp:positionV>
                <wp:extent cx="1320800" cy="276860"/>
                <wp:effectExtent l="0" t="0" r="0" b="1905"/>
                <wp:wrapNone/>
                <wp:docPr id="402" name="Rectangle 3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6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14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1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412021" id="Rectangle 3192" o:spid="_x0000_s1714" style="position:absolute;margin-left:311.7pt;margin-top:10.3pt;width:104pt;height:21.8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14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1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637533" w:rsidRDefault="00637533" w:rsidP="00637533"/>
    <w:p w:rsidR="00637533" w:rsidRDefault="00463960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66912" behindDoc="0" locked="0" layoutInCell="1" allowOverlap="1" wp14:anchorId="0A05B5A1" wp14:editId="18159318">
                <wp:simplePos x="0" y="0"/>
                <wp:positionH relativeFrom="column">
                  <wp:posOffset>6570345</wp:posOffset>
                </wp:positionH>
                <wp:positionV relativeFrom="paragraph">
                  <wp:posOffset>111125</wp:posOffset>
                </wp:positionV>
                <wp:extent cx="1209675" cy="1003935"/>
                <wp:effectExtent l="0" t="0" r="28575" b="24765"/>
                <wp:wrapNone/>
                <wp:docPr id="84" name="AutoShape 3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463960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05B5A1" id="_x0000_s1715" style="position:absolute;margin-left:517.35pt;margin-top:8.75pt;width:95.25pt;height:79.05pt;z-index:2529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463960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08864" behindDoc="1" locked="0" layoutInCell="1" allowOverlap="1" wp14:anchorId="0EB8BCA4" wp14:editId="6029868A">
                <wp:simplePos x="0" y="0"/>
                <wp:positionH relativeFrom="column">
                  <wp:posOffset>201930</wp:posOffset>
                </wp:positionH>
                <wp:positionV relativeFrom="paragraph">
                  <wp:posOffset>113030</wp:posOffset>
                </wp:positionV>
                <wp:extent cx="1228090" cy="1019175"/>
                <wp:effectExtent l="11430" t="8255" r="8255" b="10795"/>
                <wp:wrapNone/>
                <wp:docPr id="401" name="AutoShape 3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28090" cy="10191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D303B0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B8BCA4" id="AutoShape 3215" o:spid="_x0000_s1716" style="position:absolute;margin-left:15.9pt;margin-top:8.9pt;width:96.7pt;height:80.25pt;z-index:-25060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D303B0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63488" behindDoc="0" locked="0" layoutInCell="1" allowOverlap="1" wp14:anchorId="341B475B" wp14:editId="158D4521">
                <wp:simplePos x="0" y="0"/>
                <wp:positionH relativeFrom="column">
                  <wp:posOffset>1485900</wp:posOffset>
                </wp:positionH>
                <wp:positionV relativeFrom="paragraph">
                  <wp:posOffset>118745</wp:posOffset>
                </wp:positionV>
                <wp:extent cx="1209675" cy="1004570"/>
                <wp:effectExtent l="9525" t="13970" r="9525" b="10160"/>
                <wp:wrapNone/>
                <wp:docPr id="396" name="AutoShape 3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45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1B475B" id="AutoShape 3159" o:spid="_x0000_s1717" style="position:absolute;margin-left:117pt;margin-top:9.35pt;width:95.25pt;height:79.1pt;z-index:25286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55680" behindDoc="1" locked="0" layoutInCell="1" allowOverlap="1" wp14:anchorId="67A1B902" wp14:editId="42438081">
                <wp:simplePos x="0" y="0"/>
                <wp:positionH relativeFrom="column">
                  <wp:posOffset>5286375</wp:posOffset>
                </wp:positionH>
                <wp:positionV relativeFrom="paragraph">
                  <wp:posOffset>113030</wp:posOffset>
                </wp:positionV>
                <wp:extent cx="1209675" cy="1003935"/>
                <wp:effectExtent l="9525" t="8255" r="9525" b="6985"/>
                <wp:wrapNone/>
                <wp:docPr id="395" name="AutoShape 3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7BA5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A1B902" id="AutoShape 3204" o:spid="_x0000_s1718" style="position:absolute;margin-left:416.25pt;margin-top:8.9pt;width:95.25pt;height:79.05pt;z-index:-2532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737BA5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05472" behindDoc="0" locked="0" layoutInCell="1" allowOverlap="1" wp14:anchorId="32A5BB97" wp14:editId="1B1A6AD2">
                <wp:simplePos x="0" y="0"/>
                <wp:positionH relativeFrom="column">
                  <wp:posOffset>4013835</wp:posOffset>
                </wp:positionH>
                <wp:positionV relativeFrom="paragraph">
                  <wp:posOffset>113030</wp:posOffset>
                </wp:positionV>
                <wp:extent cx="1209675" cy="1003935"/>
                <wp:effectExtent l="13335" t="8255" r="5715" b="6985"/>
                <wp:wrapNone/>
                <wp:docPr id="394" name="AutoShape 3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2A5BB97" id="AutoShape 3202" o:spid="_x0000_s1719" style="position:absolute;margin-left:316.05pt;margin-top:8.9pt;width:95.25pt;height:79.05pt;z-index:2529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74752" behindDoc="0" locked="0" layoutInCell="1" allowOverlap="1" wp14:anchorId="5F80C165" wp14:editId="698827FD">
                <wp:simplePos x="0" y="0"/>
                <wp:positionH relativeFrom="column">
                  <wp:posOffset>2748280</wp:posOffset>
                </wp:positionH>
                <wp:positionV relativeFrom="paragraph">
                  <wp:posOffset>112395</wp:posOffset>
                </wp:positionV>
                <wp:extent cx="1209675" cy="1003935"/>
                <wp:effectExtent l="5080" t="7620" r="13970" b="7620"/>
                <wp:wrapNone/>
                <wp:docPr id="393" name="AutoShape 3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9675" cy="10039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637533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80C165" id="AutoShape 3160" o:spid="_x0000_s1720" style="position:absolute;margin-left:216.4pt;margin-top:8.85pt;width:95.25pt;height:79.05pt;z-index:25287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637533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</w:p>
    <w:p w:rsidR="00637533" w:rsidRDefault="00737BA5" w:rsidP="00637533">
      <w:r>
        <w:rPr>
          <w:noProof/>
          <w:lang w:bidi="th-TH"/>
        </w:rPr>
        <w:drawing>
          <wp:anchor distT="0" distB="0" distL="114300" distR="114300" simplePos="0" relativeHeight="252843008" behindDoc="1" locked="0" layoutInCell="1" allowOverlap="1" wp14:anchorId="21687264" wp14:editId="3EF93CF2">
            <wp:simplePos x="0" y="0"/>
            <wp:positionH relativeFrom="column">
              <wp:posOffset>5305425</wp:posOffset>
            </wp:positionH>
            <wp:positionV relativeFrom="paragraph">
              <wp:posOffset>7620</wp:posOffset>
            </wp:positionV>
            <wp:extent cx="483235" cy="569595"/>
            <wp:effectExtent l="76200" t="76200" r="69215" b="78105"/>
            <wp:wrapNone/>
            <wp:docPr id="1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35" cy="56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7533" w:rsidRDefault="00637533" w:rsidP="00637533"/>
    <w:p w:rsidR="00637533" w:rsidRDefault="00637533" w:rsidP="00637533">
      <w:pPr>
        <w:rPr>
          <w:lang w:bidi="th-TH"/>
        </w:rPr>
      </w:pPr>
      <w:r>
        <w:rPr>
          <w:rFonts w:hint="cs"/>
          <w:cs/>
          <w:lang w:bidi="th-TH"/>
        </w:rPr>
        <w:t xml:space="preserve"> </w:t>
      </w:r>
    </w:p>
    <w:p w:rsidR="00637533" w:rsidRDefault="00637533" w:rsidP="00637533"/>
    <w:p w:rsidR="00637533" w:rsidRDefault="007312F7" w:rsidP="00637533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>
                <wp:simplePos x="0" y="0"/>
                <wp:positionH relativeFrom="column">
                  <wp:posOffset>172720</wp:posOffset>
                </wp:positionH>
                <wp:positionV relativeFrom="paragraph">
                  <wp:posOffset>140970</wp:posOffset>
                </wp:positionV>
                <wp:extent cx="1339850" cy="281305"/>
                <wp:effectExtent l="1270" t="0" r="1905" b="0"/>
                <wp:wrapNone/>
                <wp:docPr id="390" name="Rectangle 3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9850" cy="281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7222C4" w:rsidRDefault="00FA54BF" w:rsidP="00D303B0">
                            <w:pPr>
                              <w:jc w:val="center"/>
                              <w:rPr>
                                <w:sz w:val="16"/>
                                <w:szCs w:val="24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4"/>
                                <w:szCs w:val="24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4"/>
                                <w:szCs w:val="24"/>
                                <w:cs/>
                                <w:lang w:bidi="th-TH"/>
                              </w:rPr>
                              <w:t xml:space="preserve"> 4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4"/>
                                <w:szCs w:val="24"/>
                                <w:lang w:bidi="th-TH"/>
                              </w:rPr>
                              <w:t xml:space="preserve"> </w:t>
                            </w:r>
                            <w:r w:rsidRPr="007222C4">
                              <w:rPr>
                                <w:rFonts w:ascii="JasmineUPC" w:hAnsi="JasmineUPC" w:cs="JasmineUPC"/>
                                <w:b/>
                                <w:bCs/>
                                <w:sz w:val="24"/>
                                <w:szCs w:val="24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4"/>
                                <w:szCs w:val="24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4"/>
                                <w:szCs w:val="24"/>
                                <w:cs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16" o:spid="_x0000_s1721" style="position:absolute;margin-left:13.6pt;margin-top:11.1pt;width:105.5pt;height:22.15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" filled="f" stroked="f" strokecolor="#899068" strokeweight=".5pt">
                <v:textbox>
                  <w:txbxContent>
                    <w:p w:rsidR="00FA54BF" w:rsidRPr="007222C4" w:rsidRDefault="00FA54BF" w:rsidP="00D303B0">
                      <w:pPr>
                        <w:jc w:val="center"/>
                        <w:rPr>
                          <w:sz w:val="16"/>
                          <w:szCs w:val="24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4"/>
                          <w:szCs w:val="24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4"/>
                          <w:szCs w:val="24"/>
                          <w:cs/>
                          <w:lang w:bidi="th-TH"/>
                        </w:rPr>
                        <w:t xml:space="preserve"> 4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4"/>
                          <w:szCs w:val="24"/>
                          <w:lang w:bidi="th-TH"/>
                        </w:rPr>
                        <w:t xml:space="preserve"> </w:t>
                      </w:r>
                      <w:r w:rsidRPr="007222C4">
                        <w:rPr>
                          <w:rFonts w:ascii="JasmineUPC" w:hAnsi="JasmineUPC" w:cs="JasmineUPC"/>
                          <w:b/>
                          <w:bCs/>
                          <w:sz w:val="24"/>
                          <w:szCs w:val="24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4"/>
                          <w:szCs w:val="24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4"/>
                          <w:szCs w:val="24"/>
                          <w:cs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>
                <wp:simplePos x="0" y="0"/>
                <wp:positionH relativeFrom="column">
                  <wp:posOffset>6496050</wp:posOffset>
                </wp:positionH>
                <wp:positionV relativeFrom="paragraph">
                  <wp:posOffset>102235</wp:posOffset>
                </wp:positionV>
                <wp:extent cx="1320800" cy="277495"/>
                <wp:effectExtent l="0" t="0" r="3175" b="1270"/>
                <wp:wrapNone/>
                <wp:docPr id="389" name="Rectangle 3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9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10" o:spid="_x0000_s1722" style="position:absolute;margin-left:511.5pt;margin-top:8.05pt;width:104pt;height:21.85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9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5184" behindDoc="0" locked="0" layoutInCell="1" allowOverlap="1">
                <wp:simplePos x="0" y="0"/>
                <wp:positionH relativeFrom="column">
                  <wp:posOffset>5231765</wp:posOffset>
                </wp:positionH>
                <wp:positionV relativeFrom="paragraph">
                  <wp:posOffset>96520</wp:posOffset>
                </wp:positionV>
                <wp:extent cx="1320800" cy="277495"/>
                <wp:effectExtent l="2540" t="1270" r="635" b="0"/>
                <wp:wrapNone/>
                <wp:docPr id="388" name="Rectangle 3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8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05" o:spid="_x0000_s1723" style="position:absolute;margin-left:411.95pt;margin-top:7.6pt;width:104pt;height:21.8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ccuvg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8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>
                <wp:simplePos x="0" y="0"/>
                <wp:positionH relativeFrom="column">
                  <wp:posOffset>3959225</wp:posOffset>
                </wp:positionH>
                <wp:positionV relativeFrom="paragraph">
                  <wp:posOffset>96520</wp:posOffset>
                </wp:positionV>
                <wp:extent cx="1320800" cy="277495"/>
                <wp:effectExtent l="0" t="1270" r="0" b="0"/>
                <wp:wrapNone/>
                <wp:docPr id="387" name="Rectangle 3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7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03" o:spid="_x0000_s1724" style="position:absolute;margin-left:311.75pt;margin-top:7.6pt;width:104pt;height:21.85pt;z-index:25180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YdAvg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7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37533">
        <w:rPr>
          <w:noProof/>
          <w:lang w:bidi="th-TH"/>
        </w:rPr>
        <w:drawing>
          <wp:anchor distT="0" distB="0" distL="114300" distR="114300" simplePos="0" relativeHeight="251795968" behindDoc="1" locked="0" layoutInCell="1" allowOverlap="1">
            <wp:simplePos x="0" y="0"/>
            <wp:positionH relativeFrom="column">
              <wp:posOffset>8281035</wp:posOffset>
            </wp:positionH>
            <wp:positionV relativeFrom="paragraph">
              <wp:posOffset>50165</wp:posOffset>
            </wp:positionV>
            <wp:extent cx="876300" cy="845185"/>
            <wp:effectExtent l="0" t="0" r="0" b="0"/>
            <wp:wrapNone/>
            <wp:docPr id="132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7533">
        <w:rPr>
          <w:noProof/>
          <w:lang w:bidi="th-TH"/>
        </w:rPr>
        <w:drawing>
          <wp:anchor distT="0" distB="0" distL="114300" distR="114300" simplePos="0" relativeHeight="251794944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101600</wp:posOffset>
            </wp:positionV>
            <wp:extent cx="868680" cy="845185"/>
            <wp:effectExtent l="0" t="19050" r="0" b="0"/>
            <wp:wrapNone/>
            <wp:docPr id="133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6868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1088" behindDoc="0" locked="0" layoutInCell="1" allowOverlap="1">
                <wp:simplePos x="0" y="0"/>
                <wp:positionH relativeFrom="column">
                  <wp:posOffset>1430020</wp:posOffset>
                </wp:positionH>
                <wp:positionV relativeFrom="paragraph">
                  <wp:posOffset>86995</wp:posOffset>
                </wp:positionV>
                <wp:extent cx="1320800" cy="277495"/>
                <wp:effectExtent l="1270" t="1270" r="1905" b="0"/>
                <wp:wrapNone/>
                <wp:docPr id="386" name="Rectangle 3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5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197" o:spid="_x0000_s1725" style="position:absolute;margin-left:112.6pt;margin-top:6.85pt;width:104pt;height:21.85pt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5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3136" behindDoc="0" locked="0" layoutInCell="1" allowOverlap="1">
                <wp:simplePos x="0" y="0"/>
                <wp:positionH relativeFrom="column">
                  <wp:posOffset>2693670</wp:posOffset>
                </wp:positionH>
                <wp:positionV relativeFrom="paragraph">
                  <wp:posOffset>95885</wp:posOffset>
                </wp:positionV>
                <wp:extent cx="1320800" cy="277495"/>
                <wp:effectExtent l="0" t="635" r="0" b="0"/>
                <wp:wrapNone/>
                <wp:docPr id="385" name="Rectangle 3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080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A4418" w:rsidRDefault="00FA54BF" w:rsidP="00637533">
                            <w:pPr>
                              <w:jc w:val="center"/>
                              <w:rPr>
                                <w:sz w:val="26"/>
                                <w:szCs w:val="26"/>
                              </w:rPr>
                            </w:pPr>
                            <w:r w:rsidRPr="00AB376E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ขึ้น</w:t>
                            </w:r>
                            <w:r w:rsidRPr="00CA4418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6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CA4418">
                              <w:rPr>
                                <w:rFonts w:ascii="JasmineUPC" w:hAnsi="JasmineUPC" w:cs="Jasmine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1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2</w:t>
                            </w:r>
                          </w:p>
                          <w:p w:rsidR="00FA54BF" w:rsidRPr="00EA2662" w:rsidRDefault="00FA54BF" w:rsidP="00637533">
                            <w:pPr>
                              <w:rPr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198" o:spid="_x0000_s1726" style="position:absolute;margin-left:212.1pt;margin-top:7.55pt;width:104pt;height:21.85pt;z-index:25180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" filled="f" stroked="f" strokecolor="#899068" strokeweight=".5pt">
                <v:textbox>
                  <w:txbxContent>
                    <w:p w:rsidR="00FA54BF" w:rsidRPr="00CA4418" w:rsidRDefault="00FA54BF" w:rsidP="00637533">
                      <w:pPr>
                        <w:jc w:val="center"/>
                        <w:rPr>
                          <w:sz w:val="26"/>
                          <w:szCs w:val="26"/>
                        </w:rPr>
                      </w:pPr>
                      <w:r w:rsidRPr="00AB376E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ขึ้น</w:t>
                      </w:r>
                      <w:r w:rsidRPr="00CA4418"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6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ค่ำ เดือน</w:t>
                      </w:r>
                      <w:r w:rsidRPr="00CA4418">
                        <w:rPr>
                          <w:rFonts w:ascii="JasmineUPC" w:hAnsi="JasmineUPC" w:cs="Jasmine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1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2</w:t>
                      </w:r>
                    </w:p>
                    <w:p w:rsidR="00FA54BF" w:rsidRPr="00EA2662" w:rsidRDefault="00FA54BF" w:rsidP="00637533">
                      <w:pPr>
                        <w:rPr>
                          <w:szCs w:val="2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637533">
        <w:rPr>
          <w:noProof/>
          <w:lang w:bidi="th-TH"/>
        </w:rPr>
        <w:drawing>
          <wp:anchor distT="0" distB="0" distL="114300" distR="114300" simplePos="0" relativeHeight="251800064" behindDoc="1" locked="0" layoutInCell="1" allowOverlap="1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134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7533">
        <w:rPr>
          <w:noProof/>
          <w:lang w:bidi="th-TH"/>
        </w:rPr>
        <w:drawing>
          <wp:anchor distT="0" distB="0" distL="114300" distR="114300" simplePos="0" relativeHeight="251798016" behindDoc="1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135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533" w:rsidRDefault="00637533" w:rsidP="00637533"/>
    <w:p w:rsidR="00637533" w:rsidRDefault="00637533" w:rsidP="00637533"/>
    <w:p w:rsidR="00637533" w:rsidRDefault="007312F7" w:rsidP="00637533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34925</wp:posOffset>
                </wp:positionV>
                <wp:extent cx="9139555" cy="454025"/>
                <wp:effectExtent l="0" t="0" r="0" b="3175"/>
                <wp:wrapNone/>
                <wp:docPr id="383" name="Rectangle 3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39555" cy="454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DF715D" w:rsidRDefault="00FA54BF" w:rsidP="00637533">
                            <w:pPr>
                              <w:jc w:val="center"/>
                              <w:rPr>
                                <w:rFonts w:ascii="TH Charmonman" w:hAnsi="TH Charmonman" w:cs="TH Charmonman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A74496">
                              <w:rPr>
                                <w:rFonts w:ascii="TH Charmonman" w:hAnsi="TH Charmonman" w:cs="TH Charmonman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lang w:bidi="th-TH"/>
                              </w:rPr>
                              <w:t xml:space="preserve"> </w:t>
                            </w:r>
                            <w:r w:rsidRPr="00DF715D">
                              <w:rPr>
                                <w:rFonts w:ascii="TH Charmonman" w:hAnsi="TH Charmonman" w:cs="TH Charmonman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 w:rsidRPr="00DF715D">
                              <w:rPr>
                                <w:rFonts w:ascii="TH Charmonman" w:hAnsi="TH Charmonman" w:cs="TH Charmonman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  <w:lang w:bidi="th-TH"/>
                              </w:rPr>
                              <w:t>โกธํ</w:t>
                            </w:r>
                            <w:proofErr w:type="spellEnd"/>
                            <w:r w:rsidRPr="00DF715D">
                              <w:rPr>
                                <w:rFonts w:ascii="TH Charmonman" w:hAnsi="TH Charmonman" w:cs="TH Charmonman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 w:rsidRPr="00DF715D">
                              <w:rPr>
                                <w:rFonts w:ascii="TH Charmonman" w:hAnsi="TH Charmonman" w:cs="TH Charmonman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ทเมน</w:t>
                            </w:r>
                            <w:proofErr w:type="spellEnd"/>
                            <w:r w:rsidRPr="00DF715D">
                              <w:rPr>
                                <w:rFonts w:ascii="TH Charmonman" w:hAnsi="TH Charmonman" w:cs="TH Charmonman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 w:rsidRPr="00DF715D">
                              <w:rPr>
                                <w:rFonts w:ascii="TH Charmonman" w:hAnsi="TH Charmonman" w:cs="TH Charmonman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อุจฺฉินฺ</w:t>
                            </w:r>
                            <w:proofErr w:type="spellEnd"/>
                            <w:r w:rsidRPr="00DF715D">
                              <w:rPr>
                                <w:rFonts w:ascii="TH Charmonman" w:hAnsi="TH Charmonman" w:cs="TH Charmonman" w:hint="cs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เท พึงตัดความโกรธด้วยความข่มใจ </w:t>
                            </w:r>
                            <w:r w:rsidRPr="00DF715D">
                              <w:rPr>
                                <w:rFonts w:ascii="TH Charmonman" w:hAnsi="TH Charmonman" w:cs="TH Charmonman"/>
                                <w:b/>
                                <w:bCs/>
                                <w:color w:val="FF0000"/>
                                <w:sz w:val="36"/>
                                <w:szCs w:val="36"/>
                                <w:lang w:bidi="th-TH"/>
                              </w:rPr>
                              <w:t>Cut away your anger with self-restraint”</w:t>
                            </w:r>
                          </w:p>
                          <w:p w:rsidR="00FA54BF" w:rsidRPr="00637533" w:rsidRDefault="00FA54BF" w:rsidP="00637533">
                            <w:pPr>
                              <w:jc w:val="center"/>
                              <w:rPr>
                                <w:rFonts w:ascii="TH Charmonman" w:hAnsi="TH Charmonman" w:cs="TH Charmonman"/>
                                <w:b/>
                                <w:bCs/>
                                <w:color w:val="FF0000"/>
                                <w:sz w:val="44"/>
                                <w:szCs w:val="44"/>
                                <w:rtl/>
                                <w:cs/>
                                <w:lang w:bidi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129" o:spid="_x0000_s1727" style="position:absolute;margin-left:.7pt;margin-top:2.75pt;width:719.65pt;height:35.75pt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63nvw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" filled="f" stroked="f" strokecolor="#899068" strokeweight=".5pt">
                <v:textbox>
                  <w:txbxContent>
                    <w:p w:rsidR="00FA54BF" w:rsidRPr="00DF715D" w:rsidRDefault="00FA54BF" w:rsidP="00637533">
                      <w:pPr>
                        <w:jc w:val="center"/>
                        <w:rPr>
                          <w:rFonts w:ascii="TH Charmonman" w:hAnsi="TH Charmonman" w:cs="TH Charmonman"/>
                          <w:b/>
                          <w:bCs/>
                          <w:color w:val="FF0000"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A74496">
                        <w:rPr>
                          <w:rFonts w:ascii="TH Charmonman" w:hAnsi="TH Charmonman" w:cs="TH Charmonman"/>
                          <w:b/>
                          <w:bCs/>
                          <w:color w:val="FF0000"/>
                          <w:sz w:val="44"/>
                          <w:szCs w:val="44"/>
                          <w:lang w:bidi="th-TH"/>
                        </w:rPr>
                        <w:t xml:space="preserve"> </w:t>
                      </w:r>
                      <w:r w:rsidRPr="00DF715D">
                        <w:rPr>
                          <w:rFonts w:ascii="TH Charmonman" w:hAnsi="TH Charmonman" w:cs="TH Charmonman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 w:rsidRPr="00DF715D">
                        <w:rPr>
                          <w:rFonts w:ascii="TH Charmonman" w:hAnsi="TH Charmonman" w:cs="TH Charmonman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  <w:lang w:bidi="th-TH"/>
                        </w:rPr>
                        <w:t>โกธํ</w:t>
                      </w:r>
                      <w:proofErr w:type="spellEnd"/>
                      <w:r w:rsidRPr="00DF715D">
                        <w:rPr>
                          <w:rFonts w:ascii="TH Charmonman" w:hAnsi="TH Charmonman" w:cs="TH Charmonman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 w:rsidRPr="00DF715D">
                        <w:rPr>
                          <w:rFonts w:ascii="TH Charmonman" w:hAnsi="TH Charmonman" w:cs="TH Charmonman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  <w:lang w:bidi="th-TH"/>
                        </w:rPr>
                        <w:t>ทเมน</w:t>
                      </w:r>
                      <w:proofErr w:type="spellEnd"/>
                      <w:r w:rsidRPr="00DF715D">
                        <w:rPr>
                          <w:rFonts w:ascii="TH Charmonman" w:hAnsi="TH Charmonman" w:cs="TH Charmonman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 w:rsidRPr="00DF715D">
                        <w:rPr>
                          <w:rFonts w:ascii="TH Charmonman" w:hAnsi="TH Charmonman" w:cs="TH Charmonman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  <w:lang w:bidi="th-TH"/>
                        </w:rPr>
                        <w:t>อุจฺฉินฺ</w:t>
                      </w:r>
                      <w:proofErr w:type="spellEnd"/>
                      <w:r w:rsidRPr="00DF715D">
                        <w:rPr>
                          <w:rFonts w:ascii="TH Charmonman" w:hAnsi="TH Charmonman" w:cs="TH Charmonman" w:hint="cs"/>
                          <w:b/>
                          <w:bCs/>
                          <w:color w:val="FF0000"/>
                          <w:sz w:val="36"/>
                          <w:szCs w:val="36"/>
                          <w:cs/>
                          <w:lang w:bidi="th-TH"/>
                        </w:rPr>
                        <w:t xml:space="preserve">เท พึงตัดความโกรธด้วยความข่มใจ </w:t>
                      </w:r>
                      <w:r w:rsidRPr="00DF715D">
                        <w:rPr>
                          <w:rFonts w:ascii="TH Charmonman" w:hAnsi="TH Charmonman" w:cs="TH Charmonman"/>
                          <w:b/>
                          <w:bCs/>
                          <w:color w:val="FF0000"/>
                          <w:sz w:val="36"/>
                          <w:szCs w:val="36"/>
                          <w:lang w:bidi="th-TH"/>
                        </w:rPr>
                        <w:t>Cut away your anger with self-restraint”</w:t>
                      </w:r>
                    </w:p>
                    <w:p w:rsidR="00FA54BF" w:rsidRPr="00637533" w:rsidRDefault="00FA54BF" w:rsidP="00637533">
                      <w:pPr>
                        <w:jc w:val="center"/>
                        <w:rPr>
                          <w:rFonts w:ascii="TH Charmonman" w:hAnsi="TH Charmonman" w:cs="TH Charmonman"/>
                          <w:b/>
                          <w:bCs/>
                          <w:color w:val="FF0000"/>
                          <w:sz w:val="44"/>
                          <w:szCs w:val="44"/>
                          <w:rtl/>
                          <w:cs/>
                          <w:lang w:bidi="th-TH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>
      <w:pPr>
        <w:rPr>
          <w:lang w:bidi="th-TH"/>
        </w:rPr>
      </w:pPr>
    </w:p>
    <w:p w:rsidR="002D4ABD" w:rsidRDefault="00F7643C" w:rsidP="002D4ABD"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048960" behindDoc="0" locked="0" layoutInCell="1" allowOverlap="1" wp14:anchorId="451ECC89" wp14:editId="4999858D">
                <wp:simplePos x="0" y="0"/>
                <wp:positionH relativeFrom="column">
                  <wp:posOffset>-175895</wp:posOffset>
                </wp:positionH>
                <wp:positionV relativeFrom="paragraph">
                  <wp:posOffset>-163195</wp:posOffset>
                </wp:positionV>
                <wp:extent cx="3547110" cy="657225"/>
                <wp:effectExtent l="0" t="0" r="0" b="9525"/>
                <wp:wrapNone/>
                <wp:docPr id="299" name="Rectangle 2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4711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2D4ABD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  <w:rtl/>
                                <w:cs/>
                              </w:rPr>
                            </w:pPr>
                            <w:r w:rsidRPr="007E3900">
                              <w:rPr>
                                <w:rFonts w:ascii="Aharoni" w:hAnsi="Aharoni" w:hint="cs"/>
                                <w:b/>
                                <w:bCs/>
                                <w:sz w:val="64"/>
                                <w:szCs w:val="64"/>
                                <w:cs/>
                                <w:lang w:bidi="th-TH"/>
                              </w:rPr>
                              <w:t>พฤศจิกายน ๒๕</w:t>
                            </w: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64"/>
                                <w:szCs w:val="64"/>
                                <w:cs/>
                                <w:lang w:bidi="th-TH"/>
                              </w:rPr>
                              <w:t>๕๗</w:t>
                            </w:r>
                            <w:r w:rsidRPr="007E3900">
                              <w:rPr>
                                <w:rFonts w:ascii="Aharoni" w:hAnsi="Aharoni" w:hint="cs"/>
                                <w:b/>
                                <w:bCs/>
                                <w:sz w:val="64"/>
                                <w:szCs w:val="64"/>
                                <w:cs/>
                                <w:lang w:bidi="th-TH"/>
                              </w:rPr>
                              <w:t xml:space="preserve"> ปีมะเมีย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1ECC89" id="Rectangle 2656" o:spid="_x0000_s1728" style="position:absolute;margin-left:-13.85pt;margin-top:-12.85pt;width:279.3pt;height:51.75pt;z-index:25104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FFf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305BD9" w:rsidRDefault="00FA54BF" w:rsidP="002D4ABD">
                      <w:pPr>
                        <w:rPr>
                          <w:b/>
                          <w:bCs/>
                          <w:sz w:val="24"/>
                          <w:szCs w:val="24"/>
                          <w:rtl/>
                          <w:cs/>
                        </w:rPr>
                      </w:pPr>
                      <w:r w:rsidRPr="007E3900">
                        <w:rPr>
                          <w:rFonts w:ascii="Aharoni" w:hAnsi="Aharoni" w:hint="cs"/>
                          <w:b/>
                          <w:bCs/>
                          <w:sz w:val="64"/>
                          <w:szCs w:val="64"/>
                          <w:cs/>
                          <w:lang w:bidi="th-TH"/>
                        </w:rPr>
                        <w:t>พฤศจิกายน ๒๕</w:t>
                      </w:r>
                      <w:r>
                        <w:rPr>
                          <w:rFonts w:ascii="Aharoni" w:hAnsi="Aharoni" w:hint="cs"/>
                          <w:b/>
                          <w:bCs/>
                          <w:sz w:val="64"/>
                          <w:szCs w:val="64"/>
                          <w:cs/>
                          <w:lang w:bidi="th-TH"/>
                        </w:rPr>
                        <w:t>๕๗</w:t>
                      </w:r>
                      <w:r w:rsidRPr="007E3900">
                        <w:rPr>
                          <w:rFonts w:ascii="Aharoni" w:hAnsi="Aharoni" w:hint="cs"/>
                          <w:b/>
                          <w:bCs/>
                          <w:sz w:val="64"/>
                          <w:szCs w:val="64"/>
                          <w:cs/>
                          <w:lang w:bidi="th-TH"/>
                        </w:rPr>
                        <w:t xml:space="preserve"> ปีมะเมีย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011072" behindDoc="0" locked="0" layoutInCell="1" allowOverlap="1" wp14:anchorId="21A54DA3" wp14:editId="5DA030C4">
            <wp:simplePos x="0" y="0"/>
            <wp:positionH relativeFrom="column">
              <wp:posOffset>3114675</wp:posOffset>
            </wp:positionH>
            <wp:positionV relativeFrom="paragraph">
              <wp:posOffset>-333375</wp:posOffset>
            </wp:positionV>
            <wp:extent cx="2857500" cy="1047750"/>
            <wp:effectExtent l="0" t="0" r="0" b="0"/>
            <wp:wrapThrough wrapText="bothSides">
              <wp:wrapPolygon edited="0">
                <wp:start x="0" y="0"/>
                <wp:lineTo x="0" y="21207"/>
                <wp:lineTo x="21456" y="21207"/>
                <wp:lineTo x="21456" y="0"/>
                <wp:lineTo x="0" y="0"/>
              </wp:wrapPolygon>
            </wp:wrapThrough>
            <wp:docPr id="100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0AC0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034624" behindDoc="0" locked="0" layoutInCell="1" allowOverlap="1" wp14:anchorId="657BC523" wp14:editId="5846CC2B">
                <wp:simplePos x="0" y="0"/>
                <wp:positionH relativeFrom="column">
                  <wp:posOffset>5770245</wp:posOffset>
                </wp:positionH>
                <wp:positionV relativeFrom="paragraph">
                  <wp:posOffset>-353695</wp:posOffset>
                </wp:positionV>
                <wp:extent cx="3532505" cy="752475"/>
                <wp:effectExtent l="0" t="0" r="0" b="9525"/>
                <wp:wrapNone/>
                <wp:docPr id="300" name="Rectangle 2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32505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05BD9" w:rsidRDefault="00FA54BF" w:rsidP="002D4ABD">
                            <w:pPr>
                              <w:jc w:val="right"/>
                              <w:rPr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 w:rsidRPr="007E3900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  <w:t>November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  <w:t xml:space="preserve"> 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7BC523" id="Rectangle 2655" o:spid="_x0000_s1729" style="position:absolute;margin-left:454.35pt;margin-top:-27.85pt;width:278.15pt;height:59.25pt;z-index:25103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305BD9" w:rsidRDefault="00FA54BF" w:rsidP="002D4ABD">
                      <w:pPr>
                        <w:jc w:val="right"/>
                        <w:rPr>
                          <w:b/>
                          <w:bCs/>
                          <w:sz w:val="12"/>
                          <w:szCs w:val="12"/>
                        </w:rPr>
                      </w:pPr>
                      <w:r w:rsidRPr="007E3900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  <w:t>November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  <w:t xml:space="preserve"> 2014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079680" behindDoc="0" locked="0" layoutInCell="1" allowOverlap="1" wp14:anchorId="2F138283" wp14:editId="1A829CDB">
                <wp:simplePos x="0" y="0"/>
                <wp:positionH relativeFrom="column">
                  <wp:posOffset>3699510</wp:posOffset>
                </wp:positionH>
                <wp:positionV relativeFrom="paragraph">
                  <wp:posOffset>-686435</wp:posOffset>
                </wp:positionV>
                <wp:extent cx="1676400" cy="1695450"/>
                <wp:effectExtent l="3810" t="0" r="0" b="635"/>
                <wp:wrapNone/>
                <wp:docPr id="298" name="Oval 2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169545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F7643C" w:rsidRDefault="00FA54BF" w:rsidP="002D4AB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</w:pPr>
                            <w:r w:rsidRPr="00F7643C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F138283" id="Oval 2657" o:spid="_x0000_s1730" style="position:absolute;margin-left:291.3pt;margin-top:-54.05pt;width:132pt;height:133.5pt;z-index:25107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" filled="f" stroked="f" strokecolor="#899068" strokeweight=".5pt">
                <v:textbox>
                  <w:txbxContent>
                    <w:p w:rsidR="00FA54BF" w:rsidRPr="00F7643C" w:rsidRDefault="00FA54BF" w:rsidP="002D4ABD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</w:pPr>
                      <w:r w:rsidRPr="00F7643C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  <w:t>11</w:t>
                      </w:r>
                    </w:p>
                  </w:txbxContent>
                </v:textbox>
              </v:oval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0982400" behindDoc="1" locked="0" layoutInCell="1" allowOverlap="1" wp14:anchorId="5AE49626" wp14:editId="0E6117E2">
                <wp:simplePos x="0" y="0"/>
                <wp:positionH relativeFrom="column">
                  <wp:posOffset>-114300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5875" r="19050" b="22860"/>
                <wp:wrapNone/>
                <wp:docPr id="290" name="Group 2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291" name="AutoShape 2661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2" name="AutoShape 2662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AutoShape 2663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AutoShape 2664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AutoShape 2665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AutoShape 2666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7" name="AutoShape 2667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284C93" id="Group 2660" o:spid="_x0000_s1026" style="position:absolute;margin-left:-9pt;margin-top:10.25pt;width:738pt;height:26.95pt;z-index:-252334080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">
                <v:roundrect id="AutoShape 2661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s/IMQA&#10;AADcAAAADwAAAGRycy9kb3ducmV2LnhtbESPQWvCQBSE7wX/w/IEb3Wjh1ajq4hQ8GpsweMz+0yC&#10;2bdxdxMTf71bKPQ4zMw3zHrbm1p05HxlWcFsmoAgzq2uuFDwffp6X4DwAVljbZkUDORhuxm9rTHV&#10;9sFH6rJQiAhhn6KCMoQmldLnJRn0U9sQR+9qncEQpSukdviIcFPLeZJ8SIMVx4USG9qXlN+y1ij4&#10;fLrLz2LZXwdX3+5Z2x6G7nhWajLudysQgfrwH/5rH7SC+XIGv2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LPyDEAAAA3AAAAA8AAAAAAAAAAAAAAAAAmAIAAGRycy9k&#10;b3ducmV2LnhtbFBLBQYAAAAABAAEAPUAAACJAwAAAAA=&#10;" fillcolor="white [3201]" strokecolor="#c0504d [3205]" strokeweight="2.5pt">
                  <v:shadow color="#868686"/>
                </v:roundrect>
                <v:roundrect id="AutoShape 2662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CsYA&#10;AADcAAAADwAAAGRycy9kb3ducmV2LnhtbESPQWvCQBSE74X+h+UVvNWNAUWjqxTF0oIetD14fM2+&#10;Jkuzb9PsaqK/3hUEj8PMfMPMFp2txIkabxwrGPQTEMS504YLBd9f69cxCB+QNVaOScGZPCzmz08z&#10;zLRreUenfShEhLDPUEEZQp1J6fOSLPq+q4mj9+saiyHKppC6wTbCbSXTJBlJi4bjQok1LUvK//ZH&#10;q2Bnfjq3Ga8H7XG7MauD/fx/vwyV6r10b1MQgbrwCN/bH1pBOknhdiYe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ohCs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663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641MUA&#10;AADcAAAADwAAAGRycy9kb3ducmV2LnhtbESPS2sCMRSF94X+h3AL7mqiQqujUaRFEFrxuXF3mVwn&#10;005uhkl0pv/eFApdHs7j48wWnavEjZpQetYw6CsQxLk3JRcaTsfV8xhEiMgGK8+k4YcCLOaPDzPM&#10;jG95T7dDLEQa4ZChBhtjnUkZcksOQ9/XxMm7+MZhTLIppGmwTeOukkOlXqTDkhPBYk1vlvLvw9Ul&#10;7sfqtf3anE/Hz60aGHXevVteat176pZTEJG6+B/+a6+NhuFkBL9n0hG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3rjUxQAAANwAAAAPAAAAAAAAAAAAAAAAAJgCAABkcnMv&#10;ZG93bnJldi54bWxQSwUGAAAAAAQABAD1AAAAigMAAAAA&#10;" fillcolor="white [3201]" strokecolor="#9bbb59 [3206]" strokeweight="2.5pt">
                  <v:shadow color="#868686"/>
                </v:roundrect>
                <v:roundrect id="AutoShape 2664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kyksUA&#10;AADcAAAADwAAAGRycy9kb3ducmV2LnhtbESPQWvCQBSE70L/w/IKvdVNQxEbXSUKQg+iqG29vmZf&#10;k9Ds27i71eTfdwXB4zAz3zDTeWcacSbna8sKXoYJCOLC6ppLBR+H1fMYhA/IGhvLpKAnD/PZw2CK&#10;mbYX3tF5H0oRIewzVFCF0GZS+qIig35oW+Lo/VhnMETpSqkdXiLcNDJNkpE0WHNcqLClZUXF7/7P&#10;KPhqa39El/ab3fcnynG+XZ8WW6WeHrt8AiJQF+7hW/tdK0jfXuF6Jh4BOf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CTKSxQAAANwAAAAPAAAAAAAAAAAAAAAAAJgCAABkcnMv&#10;ZG93bnJldi54bWxQSwUGAAAAAAQABAD1AAAAigMAAAAA&#10;" fillcolor="white [3201]" strokecolor="#4bacc6 [3208]" strokeweight="2.5pt">
                  <v:shadow color="#868686"/>
                </v:roundrect>
                <v:roundrect id="AutoShape 2665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O5fsYA&#10;AADcAAAADwAAAGRycy9kb3ducmV2LnhtbESPQWsCMRSE74L/ITzBm2YVFN0aRSyKgj2oPfT4unnd&#10;Dd28bDfRXfvrm4LgcZiZb5jFqrWluFHtjWMFo2ECgjhz2nCu4P2yHcxA+ICssXRMCu7kYbXsdhaY&#10;atfwiW7nkIsIYZ+igiKEKpXSZwVZ9ENXEUfvy9UWQ5R1LnWNTYTbUo6TZCotGo4LBVa0KSj7Pl+t&#10;gpP5bN1xth0117ejef2wh5/d70Spfq9dv4AI1IZn+NHeawXj+QT+z8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O5fs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666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p8KsMA&#10;AADcAAAADwAAAGRycy9kb3ducmV2LnhtbESPT4vCMBTE74LfITzBm6YWVtzaKLqwsHhR6168PZrX&#10;P9i81CZq99tvBMHjMDO/YdJ1bxpxp87VlhXMphEI4tzqmksFv6fvyQKE88gaG8uk4I8crFfDQYqJ&#10;tg8+0j3zpQgQdgkqqLxvEyldXpFBN7UtcfAK2xn0QXal1B0+Atw0Mo6iuTRYc1iosKWvivJLdjMK&#10;9nQ5W30tdtmWs9vWuvMxPnwoNR71myUIT71/h1/tH60g/pzD80w4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p8KsMAAADcAAAADwAAAAAAAAAAAAAAAACYAgAAZHJzL2Rv&#10;d25yZXYueG1sUEsFBgAAAAAEAAQA9QAAAIgDAAAAAA==&#10;" fillcolor="white [3201]" strokecolor="#8064a2 [3207]" strokeweight="2.5pt">
                  <v:shadow color="#868686"/>
                </v:roundrect>
                <v:roundrect id="AutoShape 2667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qMh8IA&#10;AADcAAAADwAAAGRycy9kb3ducmV2LnhtbESPQWsCMRSE74L/IbxCb5rUQ7VboxRRqntb294fyevu&#10;0s3LkkTd/nsjCB6HmfmGWa4H14kzhdh61vAyVSCIjbct1xq+v3aTBYiYkC12nknDP0VYr8ajJRbW&#10;X7ii8zHVIkM4FqihSakvpIymIYdx6nvi7P364DBlGWppA14y3HVyptSrdNhyXmiwp01D5u94chrK&#10;ysy7Mphqv9l+/pS2VP7QKq2fn4aPdxCJhvQI39t7q2H2NofbmXwE5Oo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KoyHwgAAANwAAAAPAAAAAAAAAAAAAAAAAJgCAABkcnMvZG93&#10;bnJldi54bWxQSwUGAAAAAAQABAD1AAAAhwMAAAAA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993664" behindDoc="1" locked="0" layoutInCell="1" allowOverlap="1" wp14:anchorId="3DDDF80B" wp14:editId="078187A8">
                <wp:simplePos x="0" y="0"/>
                <wp:positionH relativeFrom="column">
                  <wp:posOffset>-209550</wp:posOffset>
                </wp:positionH>
                <wp:positionV relativeFrom="paragraph">
                  <wp:posOffset>130175</wp:posOffset>
                </wp:positionV>
                <wp:extent cx="9553575" cy="390525"/>
                <wp:effectExtent l="0" t="0" r="0" b="3175"/>
                <wp:wrapNone/>
                <wp:docPr id="289" name="Rectangle 2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2D4ABD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DF80B" id="Rectangle 2668" o:spid="_x0000_s1731" style="position:absolute;margin-left:-16.5pt;margin-top:10.25pt;width:752.25pt;height:30.75pt;z-index:-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" filled="f" stroked="f" strokecolor="#899068" strokeweight=".5pt">
                <v:textbox>
                  <w:txbxContent>
                    <w:p w:rsidR="00FA54BF" w:rsidRPr="004C44EB" w:rsidRDefault="00FA54BF" w:rsidP="002D4ABD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>
      <w:r>
        <w:t xml:space="preserve"> </w:t>
      </w:r>
    </w:p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21536" behindDoc="0" locked="0" layoutInCell="1" allowOverlap="1" wp14:anchorId="23AECD8D" wp14:editId="04106B60">
                <wp:simplePos x="0" y="0"/>
                <wp:positionH relativeFrom="column">
                  <wp:posOffset>1259840</wp:posOffset>
                </wp:positionH>
                <wp:positionV relativeFrom="paragraph">
                  <wp:posOffset>53340</wp:posOffset>
                </wp:positionV>
                <wp:extent cx="6650990" cy="1116330"/>
                <wp:effectExtent l="2540" t="0" r="4445" b="1905"/>
                <wp:wrapNone/>
                <wp:docPr id="288" name="Rectangle 2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50990" cy="1116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FD0019" w:rsidRDefault="00FA54BF" w:rsidP="00FD0019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lang w:bidi="th-TH"/>
                              </w:rPr>
                              <w:t xml:space="preserve">                   </w:t>
                            </w:r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lang w:bidi="th-TH"/>
                              </w:rPr>
                              <w:t>8</w:t>
                            </w:r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cs/>
                                <w:lang w:bidi="th-TH"/>
                              </w:rPr>
                              <w:t xml:space="preserve"> ลอยกระทง</w:t>
                            </w:r>
                          </w:p>
                          <w:p w:rsidR="00FA54BF" w:rsidRPr="00812BA0" w:rsidRDefault="00FA54BF" w:rsidP="00FD0019">
                            <w:pPr>
                              <w:jc w:val="both"/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rtl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lang w:bidi="th-TH"/>
                              </w:rPr>
                              <w:t xml:space="preserve">                   </w:t>
                            </w:r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lang w:bidi="th-TH"/>
                              </w:rPr>
                              <w:t xml:space="preserve">8 Loy </w:t>
                            </w:r>
                            <w:proofErr w:type="spellStart"/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lang w:bidi="th-TH"/>
                              </w:rPr>
                              <w:t>Krathong</w:t>
                            </w:r>
                            <w:proofErr w:type="spellEnd"/>
                            <w:r w:rsidRPr="00FD0019">
                              <w:rPr>
                                <w:rFonts w:ascii="JasmineUPC" w:hAnsi="JasmineUPC" w:cs="JasmineUPC"/>
                                <w:b/>
                                <w:bCs/>
                                <w:sz w:val="50"/>
                                <w:szCs w:val="50"/>
                                <w:lang w:bidi="th-TH"/>
                              </w:rPr>
                              <w:t xml:space="preserve"> Festival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AECD8D" id="Rectangle 2985" o:spid="_x0000_s1732" style="position:absolute;margin-left:99.2pt;margin-top:4.2pt;width:523.7pt;height:87.9pt;z-index:25312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" filled="f" stroked="f" strokecolor="#899068" strokeweight=".5pt">
                <v:textbox>
                  <w:txbxContent>
                    <w:p w:rsidR="00FA54BF" w:rsidRPr="00FD0019" w:rsidRDefault="00FA54BF" w:rsidP="00FD0019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lang w:bidi="th-TH"/>
                        </w:rPr>
                        <w:t xml:space="preserve">                   </w:t>
                      </w:r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lang w:bidi="th-TH"/>
                        </w:rPr>
                        <w:t>8</w:t>
                      </w:r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cs/>
                          <w:lang w:bidi="th-TH"/>
                        </w:rPr>
                        <w:t xml:space="preserve"> ลอยกระทง</w:t>
                      </w:r>
                    </w:p>
                    <w:p w:rsidR="00FA54BF" w:rsidRPr="00812BA0" w:rsidRDefault="00FA54BF" w:rsidP="00FD0019">
                      <w:pPr>
                        <w:jc w:val="both"/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rtl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lang w:bidi="th-TH"/>
                        </w:rPr>
                        <w:t xml:space="preserve">                   </w:t>
                      </w:r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lang w:bidi="th-TH"/>
                        </w:rPr>
                        <w:t xml:space="preserve">8 Loy </w:t>
                      </w:r>
                      <w:proofErr w:type="spellStart"/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lang w:bidi="th-TH"/>
                        </w:rPr>
                        <w:t>Krathong</w:t>
                      </w:r>
                      <w:proofErr w:type="spellEnd"/>
                      <w:r w:rsidRPr="00FD0019">
                        <w:rPr>
                          <w:rFonts w:ascii="JasmineUPC" w:hAnsi="JasmineUPC" w:cs="JasmineUPC"/>
                          <w:b/>
                          <w:bCs/>
                          <w:sz w:val="50"/>
                          <w:szCs w:val="50"/>
                          <w:lang w:bidi="th-TH"/>
                        </w:rPr>
                        <w:t xml:space="preserve"> Festival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E960362" wp14:editId="5C0CD411">
                <wp:simplePos x="0" y="0"/>
                <wp:positionH relativeFrom="column">
                  <wp:posOffset>7968615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5715" t="5715" r="9525" b="10160"/>
                <wp:wrapNone/>
                <wp:docPr id="287" name="AutoShape 2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E960362" id="AutoShape 2692" o:spid="_x0000_s1733" style="position:absolute;margin-left:627.45pt;margin-top:4.2pt;width:101.55pt;height:84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" filled="f" strokecolor="#899068" strokeweight=".5pt">
                <v:textbox>
                  <w:txbxContent>
                    <w:p w:rsidR="00FA54BF" w:rsidRPr="00575ED3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FD0019" w:rsidP="002D4ABD">
      <w:r>
        <w:rPr>
          <w:noProof/>
          <w:lang w:bidi="th-TH"/>
        </w:rPr>
        <w:drawing>
          <wp:anchor distT="0" distB="0" distL="114300" distR="114300" simplePos="0" relativeHeight="253148160" behindDoc="0" locked="0" layoutInCell="1" allowOverlap="1" wp14:anchorId="4D945AA1" wp14:editId="4F65A4D5">
            <wp:simplePos x="0" y="0"/>
            <wp:positionH relativeFrom="column">
              <wp:posOffset>2262505</wp:posOffset>
            </wp:positionH>
            <wp:positionV relativeFrom="paragraph">
              <wp:posOffset>45085</wp:posOffset>
            </wp:positionV>
            <wp:extent cx="262890" cy="259715"/>
            <wp:effectExtent l="0" t="0" r="3810" b="6985"/>
            <wp:wrapThrough wrapText="bothSides">
              <wp:wrapPolygon edited="0">
                <wp:start x="0" y="0"/>
                <wp:lineTo x="0" y="20597"/>
                <wp:lineTo x="20348" y="20597"/>
                <wp:lineTo x="20348" y="0"/>
                <wp:lineTo x="0" y="0"/>
              </wp:wrapPolygon>
            </wp:wrapThrough>
            <wp:docPr id="126" name="Picture 2" descr="C:\Users\piangdin\prakob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iangdin\prakob0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" cy="25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ABD" w:rsidRDefault="002D4ABD" w:rsidP="002D4ABD"/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2C6BEC1D" wp14:editId="434DDD11">
                <wp:simplePos x="0" y="0"/>
                <wp:positionH relativeFrom="column">
                  <wp:posOffset>6563995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1270" t="0" r="1905" b="3175"/>
                <wp:wrapNone/>
                <wp:docPr id="286" name="Rectangle 2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BEC1D" id="Rectangle 2927" o:spid="_x0000_s1734" style="position:absolute;margin-left:516.85pt;margin-top:271.25pt;width:110.75pt;height:23.25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+vpvg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41248" behindDoc="0" locked="0" layoutInCell="1" allowOverlap="1" wp14:anchorId="1D26A86C" wp14:editId="6F180981">
                <wp:simplePos x="0" y="0"/>
                <wp:positionH relativeFrom="column">
                  <wp:posOffset>5224145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4445" t="0" r="0" b="2540"/>
                <wp:wrapNone/>
                <wp:docPr id="285" name="Rectangle 2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26A86C" id="Rectangle 2926" o:spid="_x0000_s1735" style="position:absolute;margin-left:411.35pt;margin-top:271.3pt;width:110.75pt;height:23.25pt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 wp14:anchorId="083184A4" wp14:editId="6EBA34E8">
                <wp:simplePos x="0" y="0"/>
                <wp:positionH relativeFrom="column">
                  <wp:posOffset>3868420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1270" t="0" r="1905" b="3175"/>
                <wp:wrapNone/>
                <wp:docPr id="284" name="Rectangle 2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3184A4" id="Rectangle 2925" o:spid="_x0000_s1736" style="position:absolute;margin-left:304.6pt;margin-top:271.25pt;width:110.75pt;height:23.25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tchvQIAAL4FAAAOAAAAZHJzL2Uyb0RvYy54bWysVNtu1DAQfUfiHyy/p7nUm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69568" behindDoc="0" locked="0" layoutInCell="1" allowOverlap="1" wp14:anchorId="788CA45C" wp14:editId="468A55D5">
                <wp:simplePos x="0" y="0"/>
                <wp:positionH relativeFrom="column">
                  <wp:posOffset>2520315</wp:posOffset>
                </wp:positionH>
                <wp:positionV relativeFrom="paragraph">
                  <wp:posOffset>3444875</wp:posOffset>
                </wp:positionV>
                <wp:extent cx="1406525" cy="295275"/>
                <wp:effectExtent l="0" t="0" r="0" b="3175"/>
                <wp:wrapNone/>
                <wp:docPr id="283" name="Rectangle 2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CA45C" id="Rectangle 2924" o:spid="_x0000_s1737" style="position:absolute;margin-left:198.45pt;margin-top:271.25pt;width:110.75pt;height:23.25pt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nly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j9BIjQQdo0mcoGxXrnqEoi4i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26560" behindDoc="0" locked="0" layoutInCell="1" allowOverlap="1" wp14:anchorId="440BA252" wp14:editId="0D5F0ABE">
                <wp:simplePos x="0" y="0"/>
                <wp:positionH relativeFrom="column">
                  <wp:posOffset>1172845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1270" t="0" r="1905" b="2540"/>
                <wp:wrapNone/>
                <wp:docPr id="282" name="Rectangle 2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0BA252" id="Rectangle 2923" o:spid="_x0000_s1738" style="position:absolute;margin-left:92.35pt;margin-top:271.3pt;width:110.75pt;height:23.25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fQf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jNMJI0AGa9BnKRsW6ZyjKokt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122BE488" wp14:editId="38EAF027">
                <wp:simplePos x="0" y="0"/>
                <wp:positionH relativeFrom="column">
                  <wp:posOffset>-173990</wp:posOffset>
                </wp:positionH>
                <wp:positionV relativeFrom="paragraph">
                  <wp:posOffset>3445510</wp:posOffset>
                </wp:positionV>
                <wp:extent cx="1406525" cy="295275"/>
                <wp:effectExtent l="0" t="0" r="0" b="2540"/>
                <wp:wrapNone/>
                <wp:docPr id="281" name="Rectangle 2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2BE488" id="Rectangle 2922" o:spid="_x0000_s1739" style="position:absolute;margin-left:-13.7pt;margin-top:271.3pt;width:110.75pt;height:23.25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j8j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jNMRI0AGa9BnKRsW6ZyjKosj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280BCB3B" wp14:editId="67805FB6">
                <wp:simplePos x="0" y="0"/>
                <wp:positionH relativeFrom="column">
                  <wp:posOffset>7910830</wp:posOffset>
                </wp:positionH>
                <wp:positionV relativeFrom="paragraph">
                  <wp:posOffset>2310130</wp:posOffset>
                </wp:positionV>
                <wp:extent cx="1406525" cy="295275"/>
                <wp:effectExtent l="0" t="0" r="0" b="4445"/>
                <wp:wrapNone/>
                <wp:docPr id="280" name="Rectangle 2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0BCB3B" id="Rectangle 2921" o:spid="_x0000_s1740" style="position:absolute;margin-left:622.9pt;margin-top:181.9pt;width:110.75pt;height:23.25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42E4BBAF" wp14:editId="5C00F7FF">
                <wp:simplePos x="0" y="0"/>
                <wp:positionH relativeFrom="column">
                  <wp:posOffset>6562090</wp:posOffset>
                </wp:positionH>
                <wp:positionV relativeFrom="paragraph">
                  <wp:posOffset>2310130</wp:posOffset>
                </wp:positionV>
                <wp:extent cx="1406525" cy="295275"/>
                <wp:effectExtent l="0" t="0" r="3810" b="4445"/>
                <wp:wrapNone/>
                <wp:docPr id="279" name="Rectangle 2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E4BBAF" id="Rectangle 2920" o:spid="_x0000_s1741" style="position:absolute;margin-left:516.7pt;margin-top:181.9pt;width:110.75pt;height:23.25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I5nwA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2C36E028" wp14:editId="5042354C">
                <wp:simplePos x="0" y="0"/>
                <wp:positionH relativeFrom="column">
                  <wp:posOffset>5215890</wp:posOffset>
                </wp:positionH>
                <wp:positionV relativeFrom="paragraph">
                  <wp:posOffset>2310130</wp:posOffset>
                </wp:positionV>
                <wp:extent cx="1406525" cy="295275"/>
                <wp:effectExtent l="0" t="0" r="0" b="4445"/>
                <wp:wrapNone/>
                <wp:docPr id="278" name="Rectangle 2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36E028" id="Rectangle 2919" o:spid="_x0000_s1742" style="position:absolute;margin-left:410.7pt;margin-top:181.9pt;width:110.75pt;height:23.25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Hbc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jGbRK0AGa9BnKRsW6ZyjKwsz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17038B7D" wp14:editId="7E0AFCF1">
                <wp:simplePos x="0" y="0"/>
                <wp:positionH relativeFrom="column">
                  <wp:posOffset>3867785</wp:posOffset>
                </wp:positionH>
                <wp:positionV relativeFrom="paragraph">
                  <wp:posOffset>2310130</wp:posOffset>
                </wp:positionV>
                <wp:extent cx="1406525" cy="295275"/>
                <wp:effectExtent l="635" t="0" r="2540" b="4445"/>
                <wp:wrapNone/>
                <wp:docPr id="277" name="Rectangle 2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B6C2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038B7D" id="Rectangle 2918" o:spid="_x0000_s1743" style="position:absolute;margin-left:304.55pt;margin-top:181.9pt;width:110.75pt;height:23.2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B6C2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0696B525" wp14:editId="5EB00F33">
                <wp:simplePos x="0" y="0"/>
                <wp:positionH relativeFrom="column">
                  <wp:posOffset>2521585</wp:posOffset>
                </wp:positionH>
                <wp:positionV relativeFrom="paragraph">
                  <wp:posOffset>2310130</wp:posOffset>
                </wp:positionV>
                <wp:extent cx="1406525" cy="295275"/>
                <wp:effectExtent l="0" t="0" r="0" b="4445"/>
                <wp:wrapNone/>
                <wp:docPr id="276" name="Rectangle 2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B6C2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96B525" id="Rectangle 2917" o:spid="_x0000_s1744" style="position:absolute;margin-left:198.55pt;margin-top:181.9pt;width:110.75pt;height:23.2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B6C2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234411AA" wp14:editId="05665D16">
                <wp:simplePos x="0" y="0"/>
                <wp:positionH relativeFrom="column">
                  <wp:posOffset>1174750</wp:posOffset>
                </wp:positionH>
                <wp:positionV relativeFrom="paragraph">
                  <wp:posOffset>2310130</wp:posOffset>
                </wp:positionV>
                <wp:extent cx="1406525" cy="295275"/>
                <wp:effectExtent l="3175" t="0" r="0" b="4445"/>
                <wp:wrapNone/>
                <wp:docPr id="275" name="Rectangle 2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B6C2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4411AA" id="Rectangle 2916" o:spid="_x0000_s1745" style="position:absolute;margin-left:92.5pt;margin-top:181.9pt;width:110.75pt;height:23.2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B6C2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430DBC8E" wp14:editId="010769D5">
                <wp:simplePos x="0" y="0"/>
                <wp:positionH relativeFrom="column">
                  <wp:posOffset>7910830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274" name="Rectangle 2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B6C2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0DBC8E" id="Rectangle 2914" o:spid="_x0000_s1746" style="position:absolute;margin-left:622.9pt;margin-top:95.45pt;width:110.75pt;height:23.2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B6C2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1473C67B" wp14:editId="389215B5">
                <wp:simplePos x="0" y="0"/>
                <wp:positionH relativeFrom="column">
                  <wp:posOffset>6563995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1270" t="2540" r="1905" b="0"/>
                <wp:wrapNone/>
                <wp:docPr id="273" name="Rectangle 2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B6C2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73C67B" id="Rectangle 2913" o:spid="_x0000_s1747" style="position:absolute;margin-left:516.85pt;margin-top:95.45pt;width:110.75pt;height:23.2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9y+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B6C2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5757887F" wp14:editId="541C5A16">
                <wp:simplePos x="0" y="0"/>
                <wp:positionH relativeFrom="column">
                  <wp:posOffset>5215890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272" name="Rectangle 2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7887F" id="Rectangle 2912" o:spid="_x0000_s1748" style="position:absolute;margin-left:410.7pt;margin-top:95.45pt;width:110.75pt;height:23.2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4Zavw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EB8D1AF" wp14:editId="735122A7">
                <wp:simplePos x="0" y="0"/>
                <wp:positionH relativeFrom="column">
                  <wp:posOffset>3809365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3810" b="0"/>
                <wp:wrapNone/>
                <wp:docPr id="271" name="Rectangle 2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B8D1AF" id="Rectangle 2911" o:spid="_x0000_s1749" style="position:absolute;margin-left:299.95pt;margin-top:95.45pt;width:110.75pt;height:23.2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0AAB5915" wp14:editId="6A852A35">
                <wp:simplePos x="0" y="0"/>
                <wp:positionH relativeFrom="column">
                  <wp:posOffset>2520315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270" name="Rectangle 2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B5915" id="Rectangle 2910" o:spid="_x0000_s1750" style="position:absolute;margin-left:198.45pt;margin-top:95.45pt;width:110.75pt;height:23.2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11B11A35" wp14:editId="52472CC2">
                <wp:simplePos x="0" y="0"/>
                <wp:positionH relativeFrom="column">
                  <wp:posOffset>1174750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3175" t="2540" r="0" b="0"/>
                <wp:wrapNone/>
                <wp:docPr id="269" name="Rectangle 2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B11A35" id="Rectangle 2909" o:spid="_x0000_s1751" style="position:absolute;margin-left:92.5pt;margin-top:95.45pt;width:110.75pt;height:23.2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kxlvw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0F8CEF96" wp14:editId="2CD0108E">
                <wp:simplePos x="0" y="0"/>
                <wp:positionH relativeFrom="column">
                  <wp:posOffset>-173990</wp:posOffset>
                </wp:positionH>
                <wp:positionV relativeFrom="paragraph">
                  <wp:posOffset>1212215</wp:posOffset>
                </wp:positionV>
                <wp:extent cx="1406525" cy="295275"/>
                <wp:effectExtent l="0" t="2540" r="0" b="0"/>
                <wp:wrapNone/>
                <wp:docPr id="268" name="Rectangle 2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8CEF96" id="Rectangle 2908" o:spid="_x0000_s1752" style="position:absolute;margin-left:-13.7pt;margin-top:95.45pt;width:110.75pt;height:23.2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517E0DE" wp14:editId="401A70DA">
                <wp:simplePos x="0" y="0"/>
                <wp:positionH relativeFrom="column">
                  <wp:posOffset>7910830</wp:posOffset>
                </wp:positionH>
                <wp:positionV relativeFrom="paragraph">
                  <wp:posOffset>95885</wp:posOffset>
                </wp:positionV>
                <wp:extent cx="1406525" cy="295275"/>
                <wp:effectExtent l="0" t="635" r="0" b="0"/>
                <wp:wrapNone/>
                <wp:docPr id="267" name="Rectangle 2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17E0DE" id="Rectangle 2907" o:spid="_x0000_s1753" style="position:absolute;margin-left:622.9pt;margin-top:7.55pt;width:110.75pt;height:23.2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737BA5" w:rsidP="002D4ABD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238400" behindDoc="1" locked="0" layoutInCell="1" allowOverlap="1" wp14:anchorId="6DB2085A" wp14:editId="61F75C21">
            <wp:simplePos x="0" y="0"/>
            <wp:positionH relativeFrom="column">
              <wp:posOffset>5288280</wp:posOffset>
            </wp:positionH>
            <wp:positionV relativeFrom="paragraph">
              <wp:posOffset>123825</wp:posOffset>
            </wp:positionV>
            <wp:extent cx="483870" cy="570865"/>
            <wp:effectExtent l="76200" t="76200" r="68580" b="76835"/>
            <wp:wrapNone/>
            <wp:docPr id="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 wp14:anchorId="69964C81" wp14:editId="4601EDFE">
                <wp:simplePos x="0" y="0"/>
                <wp:positionH relativeFrom="column">
                  <wp:posOffset>2515235</wp:posOffset>
                </wp:positionH>
                <wp:positionV relativeFrom="paragraph">
                  <wp:posOffset>1148715</wp:posOffset>
                </wp:positionV>
                <wp:extent cx="1404620" cy="295275"/>
                <wp:effectExtent l="635" t="0" r="4445" b="3810"/>
                <wp:wrapNone/>
                <wp:docPr id="266" name="Rectangle 2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462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2D4ABD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Veteran’s</w:t>
                            </w:r>
                            <w:r w:rsidRPr="001C6235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964C81" id="Rectangle 2937" o:spid="_x0000_s1754" style="position:absolute;margin-left:198.05pt;margin-top:90.45pt;width:110.6pt;height:23.25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1C6235" w:rsidRDefault="00FA54BF" w:rsidP="002D4ABD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Veteran’s</w:t>
                      </w:r>
                      <w:r w:rsidRPr="001C6235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Day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C06E843" wp14:editId="1009370C">
                <wp:simplePos x="0" y="0"/>
                <wp:positionH relativeFrom="column">
                  <wp:posOffset>7969250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0" t="0" r="25400" b="17145"/>
                <wp:wrapNone/>
                <wp:docPr id="264" name="AutoShape 2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solidFill>
                            <a:srgbClr val="FF0000"/>
                          </a:solidFill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6C7691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06E843" id="AutoShape 2699" o:spid="_x0000_s1755" style="position:absolute;margin-left:627.5pt;margin-top:6.3pt;width:101.5pt;height:84.1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" fillcolor="white [3201]" strokecolor="red" strokeweight="2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6C7691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4C917FA1" wp14:editId="04DA2D24">
                <wp:simplePos x="0" y="0"/>
                <wp:positionH relativeFrom="column">
                  <wp:posOffset>6622415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2065" t="13335" r="13970" b="13335"/>
                <wp:wrapNone/>
                <wp:docPr id="263" name="AutoShape 2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C917FA1" id="AutoShape 2698" o:spid="_x0000_s1756" style="position:absolute;margin-left:521.45pt;margin-top:6.3pt;width:101.45pt;height:84.1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49955328" behindDoc="1" locked="0" layoutInCell="1" allowOverlap="1" wp14:anchorId="410275E6" wp14:editId="1671DEC2">
                <wp:simplePos x="0" y="0"/>
                <wp:positionH relativeFrom="column">
                  <wp:posOffset>5274310</wp:posOffset>
                </wp:positionH>
                <wp:positionV relativeFrom="paragraph">
                  <wp:posOffset>80010</wp:posOffset>
                </wp:positionV>
                <wp:extent cx="1289685" cy="1068705"/>
                <wp:effectExtent l="6985" t="13335" r="8255" b="13335"/>
                <wp:wrapNone/>
                <wp:docPr id="262" name="AutoShape 2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0275E6" id="AutoShape 2697" o:spid="_x0000_s1757" style="position:absolute;margin-left:415.3pt;margin-top:6.3pt;width:101.55pt;height:84.15pt;z-index:-2533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53632" behindDoc="1" locked="0" layoutInCell="1" allowOverlap="1" wp14:anchorId="297B8907" wp14:editId="03448F23">
                <wp:simplePos x="0" y="0"/>
                <wp:positionH relativeFrom="column">
                  <wp:posOffset>3926840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12065" t="13335" r="13335" b="13335"/>
                <wp:wrapNone/>
                <wp:docPr id="261" name="AutoShape 2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97B8907" id="AutoShape 2696" o:spid="_x0000_s1758" style="position:absolute;margin-left:309.2pt;margin-top:6.3pt;width:101.5pt;height:84.15pt;z-index:-2532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49989120" behindDoc="0" locked="0" layoutInCell="1" allowOverlap="1" wp14:anchorId="7833F107" wp14:editId="7BB2860A">
                <wp:simplePos x="0" y="0"/>
                <wp:positionH relativeFrom="column">
                  <wp:posOffset>2579370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7620" t="13335" r="8255" b="13335"/>
                <wp:wrapNone/>
                <wp:docPr id="260" name="AutoShape 2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33F107" id="AutoShape 2695" o:spid="_x0000_s1759" style="position:absolute;margin-left:203.1pt;margin-top:6.3pt;width:101.5pt;height:84.15pt;z-index:2499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ACD1F27" wp14:editId="7A30D5D5">
                <wp:simplePos x="0" y="0"/>
                <wp:positionH relativeFrom="column">
                  <wp:posOffset>1232535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3335" t="13335" r="12700" b="13335"/>
                <wp:wrapNone/>
                <wp:docPr id="259" name="AutoShape 2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CD1F27" id="AutoShape 2694" o:spid="_x0000_s1760" style="position:absolute;margin-left:97.05pt;margin-top:6.3pt;width:101.45pt;height:84.1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E885533" wp14:editId="0F395315">
                <wp:simplePos x="0" y="0"/>
                <wp:positionH relativeFrom="column">
                  <wp:posOffset>-114300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9525" t="13335" r="6350" b="13335"/>
                <wp:wrapNone/>
                <wp:docPr id="258" name="AutoShape 2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885533" id="AutoShape 2693" o:spid="_x0000_s1761" style="position:absolute;margin-left:-9pt;margin-top:6.3pt;width:101.5pt;height:84.1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737BA5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 wp14:anchorId="25350008" wp14:editId="7D4EFD9B">
                <wp:simplePos x="0" y="0"/>
                <wp:positionH relativeFrom="column">
                  <wp:posOffset>6664325</wp:posOffset>
                </wp:positionH>
                <wp:positionV relativeFrom="paragraph">
                  <wp:posOffset>94615</wp:posOffset>
                </wp:positionV>
                <wp:extent cx="473710" cy="440690"/>
                <wp:effectExtent l="0" t="0" r="2540" b="635"/>
                <wp:wrapNone/>
                <wp:docPr id="240" name="Rectangle 2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2D4ABD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350008" id="Rectangle 2936" o:spid="_x0000_s1762" style="position:absolute;margin-left:524.75pt;margin-top:7.45pt;width:37.3pt;height:34.7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" filled="f" stroked="f" strokecolor="#899068" strokeweight=".5pt">
                <v:textbox>
                  <w:txbxContent>
                    <w:p w:rsidR="00FA54BF" w:rsidRPr="001218B4" w:rsidRDefault="00FA54BF" w:rsidP="002D4ABD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>
      <w:pPr>
        <w:jc w:val="center"/>
      </w:pP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737BA5" w:rsidP="002D4ABD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258880" behindDoc="1" locked="0" layoutInCell="1" allowOverlap="1" wp14:anchorId="26A88C13" wp14:editId="2B127FB8">
            <wp:simplePos x="0" y="0"/>
            <wp:positionH relativeFrom="column">
              <wp:posOffset>6680835</wp:posOffset>
            </wp:positionH>
            <wp:positionV relativeFrom="paragraph">
              <wp:posOffset>149225</wp:posOffset>
            </wp:positionV>
            <wp:extent cx="483870" cy="570865"/>
            <wp:effectExtent l="0" t="0" r="0" b="635"/>
            <wp:wrapNone/>
            <wp:docPr id="6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58208" behindDoc="0" locked="0" layoutInCell="1" allowOverlap="1" wp14:anchorId="7FBA8A9F" wp14:editId="3264F6FA">
                <wp:simplePos x="0" y="0"/>
                <wp:positionH relativeFrom="column">
                  <wp:posOffset>7969250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6350" t="10795" r="9525" b="5715"/>
                <wp:wrapNone/>
                <wp:docPr id="257" name="AutoShape 2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BA8A9F" id="AutoShape 2679" o:spid="_x0000_s1763" style="position:absolute;margin-left:627.5pt;margin-top:8.35pt;width:101.5pt;height:84.2pt;z-index:25135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X7J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37248" behindDoc="1" locked="0" layoutInCell="1" allowOverlap="1" wp14:anchorId="6663A4C4" wp14:editId="17B4EC24">
                <wp:simplePos x="0" y="0"/>
                <wp:positionH relativeFrom="column">
                  <wp:posOffset>6622415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2065" t="10795" r="13970" b="5715"/>
                <wp:wrapNone/>
                <wp:docPr id="256" name="AutoShape 2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737BA5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63A4C4" id="AutoShape 2678" o:spid="_x0000_s1764" style="position:absolute;margin-left:521.45pt;margin-top:8.35pt;width:101.45pt;height:84.2pt;z-index:-2532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" filled="f" strokecolor="#899068" strokeweight=".5pt">
                <v:textbox>
                  <w:txbxContent>
                    <w:p w:rsidR="00FA54BF" w:rsidRPr="0075645C" w:rsidRDefault="00FA54BF" w:rsidP="00737BA5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35680" behindDoc="0" locked="0" layoutInCell="1" allowOverlap="1" wp14:anchorId="12D3DB00" wp14:editId="64855222">
                <wp:simplePos x="0" y="0"/>
                <wp:positionH relativeFrom="column">
                  <wp:posOffset>5274310</wp:posOffset>
                </wp:positionH>
                <wp:positionV relativeFrom="paragraph">
                  <wp:posOffset>106045</wp:posOffset>
                </wp:positionV>
                <wp:extent cx="1289685" cy="1069340"/>
                <wp:effectExtent l="6985" t="10795" r="8255" b="5715"/>
                <wp:wrapNone/>
                <wp:docPr id="255" name="AutoShape 2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D3DB00" id="AutoShape 2677" o:spid="_x0000_s1765" style="position:absolute;margin-left:415.3pt;margin-top:8.35pt;width:101.55pt;height:84.2pt;z-index:25133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45440" behindDoc="1" locked="0" layoutInCell="1" allowOverlap="1" wp14:anchorId="69ACD8F6" wp14:editId="270C43D0">
                <wp:simplePos x="0" y="0"/>
                <wp:positionH relativeFrom="column">
                  <wp:posOffset>3926840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2065" t="10795" r="13335" b="5715"/>
                <wp:wrapNone/>
                <wp:docPr id="254" name="AutoShape 2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ACD8F6" id="AutoShape 2676" o:spid="_x0000_s1766" style="position:absolute;margin-left:309.2pt;margin-top:8.35pt;width:101.5pt;height:84.2pt;z-index:-2532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uKamgIAADkFAAAOAAAAZHJzL2Uyb0RvYy54bWysVNuO0zAQfUfiHyy/d3PZNG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00864" behindDoc="0" locked="0" layoutInCell="1" allowOverlap="1" wp14:anchorId="1C92525D" wp14:editId="346E7E6C">
                <wp:simplePos x="0" y="0"/>
                <wp:positionH relativeFrom="column">
                  <wp:posOffset>2579370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7620" t="10795" r="8255" b="5715"/>
                <wp:wrapNone/>
                <wp:docPr id="253" name="AutoShape 2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92525D" id="AutoShape 2675" o:spid="_x0000_s1767" style="position:absolute;margin-left:203.1pt;margin-top:8.35pt;width:101.5pt;height:84.2pt;z-index:25130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1PO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92672" behindDoc="0" locked="0" layoutInCell="1" allowOverlap="1" wp14:anchorId="0DF4B766" wp14:editId="002C8672">
                <wp:simplePos x="0" y="0"/>
                <wp:positionH relativeFrom="column">
                  <wp:posOffset>1232535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335" t="10795" r="12700" b="5715"/>
                <wp:wrapNone/>
                <wp:docPr id="252" name="AutoShape 2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F4B766" id="AutoShape 2674" o:spid="_x0000_s1768" style="position:absolute;margin-left:97.05pt;margin-top:8.35pt;width:101.45pt;height:84.2pt;z-index:25129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84480" behindDoc="0" locked="0" layoutInCell="1" allowOverlap="1" wp14:anchorId="472E7458" wp14:editId="5C321EE6">
                <wp:simplePos x="0" y="0"/>
                <wp:positionH relativeFrom="column">
                  <wp:posOffset>-114300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0" t="0" r="25400" b="16510"/>
                <wp:wrapNone/>
                <wp:docPr id="251" name="AutoShape 2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175" cmpd="thickThin">
                          <a:solidFill>
                            <a:srgbClr val="899068">
                              <a:alpha val="98824"/>
                            </a:srgbClr>
                          </a:solidFill>
                          <a:round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2E7458" id="AutoShape 2673" o:spid="_x0000_s1769" style="position:absolute;margin-left:-9pt;margin-top:8.35pt;width:101.5pt;height:84.2pt;z-index:25128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" filled="f" strokecolor="#899068" strokeweight=".25pt">
                <v:stroke opacity="64764f" linestyle="thickThin"/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09D837FF" wp14:editId="46E8EE54">
                <wp:simplePos x="0" y="0"/>
                <wp:positionH relativeFrom="column">
                  <wp:posOffset>-173990</wp:posOffset>
                </wp:positionH>
                <wp:positionV relativeFrom="paragraph">
                  <wp:posOffset>115570</wp:posOffset>
                </wp:positionV>
                <wp:extent cx="1406525" cy="295275"/>
                <wp:effectExtent l="0" t="1270" r="0" b="0"/>
                <wp:wrapNone/>
                <wp:docPr id="250" name="Rectangle 2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B6C2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D837FF" id="Rectangle 2915" o:spid="_x0000_s1770" style="position:absolute;margin-left:-13.7pt;margin-top:9.1pt;width:110.75pt;height:23.2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B6C2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12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 wp14:anchorId="710BEB4C" wp14:editId="714EBA31">
                <wp:simplePos x="0" y="0"/>
                <wp:positionH relativeFrom="column">
                  <wp:posOffset>7969250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350" t="8890" r="9525" b="7620"/>
                <wp:wrapNone/>
                <wp:docPr id="248" name="AutoShape 2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0BEB4C" id="AutoShape 2685" o:spid="_x0000_s1771" style="position:absolute;margin-left:627.5pt;margin-top:10.45pt;width:101.5pt;height:84.2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56512" behindDoc="0" locked="0" layoutInCell="1" allowOverlap="1" wp14:anchorId="7449E61B" wp14:editId="520D80D6">
                <wp:simplePos x="0" y="0"/>
                <wp:positionH relativeFrom="column">
                  <wp:posOffset>6622415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2065" t="8890" r="13970" b="7620"/>
                <wp:wrapNone/>
                <wp:docPr id="247" name="AutoShape 2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737BA5">
                            <w:pPr>
                              <w:jc w:val="right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49E61B" id="AutoShape 2684" o:spid="_x0000_s1772" style="position:absolute;margin-left:521.45pt;margin-top:10.45pt;width:101.45pt;height:84.2pt;z-index: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" filled="f" strokecolor="#899068" strokeweight=".5pt">
                <v:textbox>
                  <w:txbxContent>
                    <w:p w:rsidR="00FA54BF" w:rsidRPr="006C6FD4" w:rsidRDefault="00FA54BF" w:rsidP="00737BA5">
                      <w:pPr>
                        <w:jc w:val="right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28864" behindDoc="0" locked="0" layoutInCell="1" allowOverlap="1" wp14:anchorId="6B14624A" wp14:editId="080B94D7">
                <wp:simplePos x="0" y="0"/>
                <wp:positionH relativeFrom="column">
                  <wp:posOffset>3926840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12065" t="8890" r="13335" b="7620"/>
                <wp:wrapNone/>
                <wp:docPr id="246" name="AutoShape 2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14624A" id="AutoShape 2683" o:spid="_x0000_s1773" style="position:absolute;margin-left:309.2pt;margin-top:10.45pt;width:101.5pt;height:84.2pt;z-index:25142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404288" behindDoc="0" locked="0" layoutInCell="1" allowOverlap="1" wp14:anchorId="3F59BB92" wp14:editId="707DA41B">
                <wp:simplePos x="0" y="0"/>
                <wp:positionH relativeFrom="column">
                  <wp:posOffset>2579370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7620" t="8890" r="8255" b="7620"/>
                <wp:wrapNone/>
                <wp:docPr id="245" name="AutoShape 2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59BB92" id="AutoShape 2682" o:spid="_x0000_s1774" style="position:absolute;margin-left:203.1pt;margin-top:10.45pt;width:101.5pt;height:84.2pt;z-index:25140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DoemgIAADkFAAAOAAAAZHJzL2Uyb0RvYy54bWysVNuO0zAQfUfiHyy/d3PZNG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96096" behindDoc="0" locked="0" layoutInCell="1" allowOverlap="1" wp14:anchorId="1F0D985F" wp14:editId="679B3207">
                <wp:simplePos x="0" y="0"/>
                <wp:positionH relativeFrom="column">
                  <wp:posOffset>1232535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335" t="8890" r="12700" b="7620"/>
                <wp:wrapNone/>
                <wp:docPr id="244" name="AutoShape 2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0D985F" id="AutoShape 2681" o:spid="_x0000_s1775" style="position:absolute;margin-left:97.05pt;margin-top:10.45pt;width:101.45pt;height:84.2pt;z-index:25139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375616" behindDoc="0" locked="0" layoutInCell="1" allowOverlap="1" wp14:anchorId="47DB1541" wp14:editId="3ACB28DE">
                <wp:simplePos x="0" y="0"/>
                <wp:positionH relativeFrom="column">
                  <wp:posOffset>-114300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9525" t="8890" r="6350" b="7620"/>
                <wp:wrapNone/>
                <wp:docPr id="243" name="AutoShape 2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DB1541" id="AutoShape 2680" o:spid="_x0000_s1776" style="position:absolute;margin-left:-9pt;margin-top:10.45pt;width:101.5pt;height:84.2pt;z-index:25137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" filled="f" strokecolor="#899068" strokeweight=".5pt"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29056" behindDoc="1" locked="0" layoutInCell="1" allowOverlap="1" wp14:anchorId="1EEBA6B7" wp14:editId="51677AB1">
                <wp:simplePos x="0" y="0"/>
                <wp:positionH relativeFrom="column">
                  <wp:posOffset>5274310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985" t="8890" r="8890" b="7620"/>
                <wp:wrapNone/>
                <wp:docPr id="242" name="AutoShape 2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EBA6B7" id="AutoShape 2671" o:spid="_x0000_s1777" style="position:absolute;margin-left:415.3pt;margin-top:10.45pt;width:101.5pt;height:84.2pt;z-index:-2532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737BA5" w:rsidP="002D4ABD">
      <w:r>
        <w:rPr>
          <w:noProof/>
          <w:lang w:bidi="th-TH"/>
        </w:rPr>
        <w:drawing>
          <wp:anchor distT="0" distB="0" distL="114300" distR="114300" simplePos="0" relativeHeight="250795008" behindDoc="1" locked="0" layoutInCell="1" allowOverlap="1" wp14:anchorId="09DACBB2" wp14:editId="29C514A7">
            <wp:simplePos x="0" y="0"/>
            <wp:positionH relativeFrom="column">
              <wp:posOffset>6638925</wp:posOffset>
            </wp:positionH>
            <wp:positionV relativeFrom="paragraph">
              <wp:posOffset>26670</wp:posOffset>
            </wp:positionV>
            <wp:extent cx="483870" cy="570865"/>
            <wp:effectExtent l="0" t="0" r="0" b="635"/>
            <wp:wrapNone/>
            <wp:docPr id="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D4ABD" w:rsidRDefault="00737BA5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06976" behindDoc="0" locked="0" layoutInCell="1" allowOverlap="1" wp14:anchorId="08B60BDC" wp14:editId="4AF1AB72">
                <wp:simplePos x="0" y="0"/>
                <wp:positionH relativeFrom="column">
                  <wp:posOffset>7903845</wp:posOffset>
                </wp:positionH>
                <wp:positionV relativeFrom="paragraph">
                  <wp:posOffset>133350</wp:posOffset>
                </wp:positionV>
                <wp:extent cx="473710" cy="440690"/>
                <wp:effectExtent l="0" t="1905" r="0" b="0"/>
                <wp:wrapNone/>
                <wp:docPr id="229" name="Rectangle 2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2D4ABD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B60BDC" id="Rectangle 2669" o:spid="_x0000_s1778" style="position:absolute;margin-left:622.35pt;margin-top:10.5pt;width:37.3pt;height:34.7pt;z-index:25100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1218B4" w:rsidRDefault="00FA54BF" w:rsidP="002D4ABD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81184" behindDoc="0" locked="0" layoutInCell="1" allowOverlap="1" wp14:anchorId="344B1AEB" wp14:editId="40546F6E">
                <wp:simplePos x="0" y="0"/>
                <wp:positionH relativeFrom="column">
                  <wp:posOffset>7911465</wp:posOffset>
                </wp:positionH>
                <wp:positionV relativeFrom="paragraph">
                  <wp:posOffset>11430</wp:posOffset>
                </wp:positionV>
                <wp:extent cx="1406525" cy="295275"/>
                <wp:effectExtent l="0" t="1905" r="0" b="0"/>
                <wp:wrapNone/>
                <wp:docPr id="239" name="Rectangle 2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B6C2B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4B1AEB" id="Rectangle 2928" o:spid="_x0000_s1779" style="position:absolute;margin-left:622.95pt;margin-top:.9pt;width:110.75pt;height:23.25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B6C2B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E07364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81696" behindDoc="0" locked="0" layoutInCell="1" allowOverlap="1" wp14:anchorId="0243A26F" wp14:editId="77BB3D22">
                <wp:simplePos x="0" y="0"/>
                <wp:positionH relativeFrom="column">
                  <wp:posOffset>-167640</wp:posOffset>
                </wp:positionH>
                <wp:positionV relativeFrom="paragraph">
                  <wp:posOffset>111125</wp:posOffset>
                </wp:positionV>
                <wp:extent cx="766445" cy="636270"/>
                <wp:effectExtent l="3810" t="0" r="1270" b="0"/>
                <wp:wrapNone/>
                <wp:docPr id="238" name="AutoShape 2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445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847D7A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60"/>
                                <w:szCs w:val="60"/>
                                <w:lang w:bidi="th-TH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43A26F" id="AutoShape 2946" o:spid="_x0000_s1780" style="position:absolute;margin-left:-13.2pt;margin-top:8.75pt;width:60.35pt;height:50.1pt;z-index:25078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" filled="f" stroked="f" strokecolor="#899068" strokeweight=".5pt">
                <v:textbox>
                  <w:txbxContent>
                    <w:p w:rsidR="00FA54BF" w:rsidRPr="00A05304" w:rsidRDefault="00FA54BF" w:rsidP="00847D7A">
                      <w:pPr>
                        <w:jc w:val="center"/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60"/>
                          <w:szCs w:val="60"/>
                          <w:lang w:bidi="th-TH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 w:rsidR="00EB6C2B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759168" behindDoc="1" locked="0" layoutInCell="1" allowOverlap="1" wp14:anchorId="65254620" wp14:editId="62002572">
                <wp:simplePos x="0" y="0"/>
                <wp:positionH relativeFrom="column">
                  <wp:posOffset>-105410</wp:posOffset>
                </wp:positionH>
                <wp:positionV relativeFrom="paragraph">
                  <wp:posOffset>157480</wp:posOffset>
                </wp:positionV>
                <wp:extent cx="1289050" cy="1069975"/>
                <wp:effectExtent l="0" t="0" r="25400" b="15875"/>
                <wp:wrapNone/>
                <wp:docPr id="249" name="AutoShape 2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254620" id="AutoShape 2686" o:spid="_x0000_s1781" style="position:absolute;margin-left:-8.3pt;margin-top:12.4pt;width:101.5pt;height:84.25pt;z-index:-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846208" behindDoc="0" locked="0" layoutInCell="1" allowOverlap="1" wp14:anchorId="3AA96EDD" wp14:editId="110EF612">
                <wp:simplePos x="0" y="0"/>
                <wp:positionH relativeFrom="column">
                  <wp:posOffset>5224145</wp:posOffset>
                </wp:positionH>
                <wp:positionV relativeFrom="paragraph">
                  <wp:posOffset>111760</wp:posOffset>
                </wp:positionV>
                <wp:extent cx="1365885" cy="295275"/>
                <wp:effectExtent l="4445" t="0" r="1270" b="2540"/>
                <wp:wrapNone/>
                <wp:docPr id="237" name="Rectangle 2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8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2D4ABD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Thanksgiving</w:t>
                            </w:r>
                            <w:r w:rsidR="005E0ABA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A96EDD" id="Rectangle 2659" o:spid="_x0000_s1782" style="position:absolute;margin-left:411.35pt;margin-top:8.8pt;width:107.55pt;height:23.25pt;z-index:25084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COc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1C6235" w:rsidRDefault="00FA54BF" w:rsidP="002D4ABD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Thanksgiving</w:t>
                      </w:r>
                      <w:r w:rsidR="005E0ABA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Day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737BA5" w:rsidP="002D4ABD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1267072" behindDoc="1" locked="0" layoutInCell="1" allowOverlap="1" wp14:anchorId="4B92F9AE" wp14:editId="608171B5">
            <wp:simplePos x="0" y="0"/>
            <wp:positionH relativeFrom="column">
              <wp:posOffset>7991475</wp:posOffset>
            </wp:positionH>
            <wp:positionV relativeFrom="paragraph">
              <wp:posOffset>49530</wp:posOffset>
            </wp:positionV>
            <wp:extent cx="483870" cy="570865"/>
            <wp:effectExtent l="76200" t="76200" r="68580" b="76835"/>
            <wp:wrapNone/>
            <wp:docPr id="8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E07364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583936" behindDoc="0" locked="0" layoutInCell="1" allowOverlap="1" wp14:anchorId="65866DBC" wp14:editId="712CA893">
                <wp:simplePos x="0" y="0"/>
                <wp:positionH relativeFrom="column">
                  <wp:posOffset>66675</wp:posOffset>
                </wp:positionH>
                <wp:positionV relativeFrom="paragraph">
                  <wp:posOffset>99695</wp:posOffset>
                </wp:positionV>
                <wp:extent cx="1038225" cy="790575"/>
                <wp:effectExtent l="0" t="0" r="28575" b="28575"/>
                <wp:wrapNone/>
                <wp:docPr id="241" name="AutoShape 2943" descr="แรม 2 ค่ำ เดือน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38225" cy="790575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C4DA9" id="AutoShape 2943" o:spid="_x0000_s1026" type="#_x0000_t32" alt="แรม 2 ค่ำ เดือน 4" style="position:absolute;margin-left:5.25pt;margin-top:7.85pt;width:81.75pt;height:62.25pt;flip:y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" strokecolor="#899068" strokeweight=".5pt"/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21152" behindDoc="0" locked="0" layoutInCell="1" allowOverlap="1" wp14:anchorId="594C0317" wp14:editId="541F7494">
                <wp:simplePos x="0" y="0"/>
                <wp:positionH relativeFrom="column">
                  <wp:posOffset>465455</wp:posOffset>
                </wp:positionH>
                <wp:positionV relativeFrom="paragraph">
                  <wp:posOffset>97790</wp:posOffset>
                </wp:positionV>
                <wp:extent cx="766445" cy="927735"/>
                <wp:effectExtent l="0" t="2540" r="0" b="3175"/>
                <wp:wrapNone/>
                <wp:docPr id="236" name="AutoShape 2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6445" cy="9277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847D7A">
                            <w:pPr>
                              <w:jc w:val="center"/>
                              <w:rPr>
                                <w:rFonts w:asciiTheme="minorBidi" w:hAnsiTheme="minorBidi" w:cstheme="minorBidi"/>
                                <w:b/>
                                <w:bCs/>
                                <w:color w:val="FF0000"/>
                                <w:sz w:val="136"/>
                                <w:szCs w:val="136"/>
                                <w:lang w:bidi="th-TH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  <w:cs/>
                                <w:lang w:bidi="th-TH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94C0317" id="AutoShape 2942" o:spid="_x0000_s1783" style="position:absolute;margin-left:36.65pt;margin-top:7.7pt;width:60.35pt;height:73.05pt;z-index:25272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" filled="f" stroked="f" strokecolor="#899068" strokeweight=".5pt">
                <v:textbox>
                  <w:txbxContent>
                    <w:p w:rsidR="00FA54BF" w:rsidRPr="00A05304" w:rsidRDefault="00FA54BF" w:rsidP="00847D7A">
                      <w:pPr>
                        <w:jc w:val="center"/>
                        <w:rPr>
                          <w:rFonts w:asciiTheme="minorBidi" w:hAnsiTheme="minorBidi" w:cstheme="minorBidi"/>
                          <w:b/>
                          <w:bCs/>
                          <w:color w:val="FF0000"/>
                          <w:sz w:val="136"/>
                          <w:szCs w:val="136"/>
                          <w:lang w:bidi="th-TH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  <w:cs/>
                          <w:lang w:bidi="th-TH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49977856" behindDoc="1" locked="0" layoutInCell="1" allowOverlap="1" wp14:anchorId="55C828D5" wp14:editId="7AD34FC3">
                <wp:simplePos x="0" y="0"/>
                <wp:positionH relativeFrom="column">
                  <wp:posOffset>7969250</wp:posOffset>
                </wp:positionH>
                <wp:positionV relativeFrom="paragraph">
                  <wp:posOffset>3810</wp:posOffset>
                </wp:positionV>
                <wp:extent cx="1289050" cy="1069340"/>
                <wp:effectExtent l="6350" t="13335" r="9525" b="12700"/>
                <wp:wrapNone/>
                <wp:docPr id="235" name="AutoShape 2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737BA5">
                            <w:pPr>
                              <w:jc w:val="right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C828D5" id="AutoShape 2763" o:spid="_x0000_s1784" style="position:absolute;margin-left:627.5pt;margin-top:.3pt;width:101.5pt;height:84.2pt;z-index:-2533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aFk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" filled="f" strokecolor="#899068" strokeweight=".5pt">
                <v:textbox>
                  <w:txbxContent>
                    <w:p w:rsidR="00FA54BF" w:rsidRPr="00F862F4" w:rsidRDefault="00FA54BF" w:rsidP="00737BA5">
                      <w:pPr>
                        <w:jc w:val="right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7A7EA9F" wp14:editId="1FE09621">
                <wp:simplePos x="0" y="0"/>
                <wp:positionH relativeFrom="column">
                  <wp:posOffset>2579370</wp:posOffset>
                </wp:positionH>
                <wp:positionV relativeFrom="paragraph">
                  <wp:posOffset>3810</wp:posOffset>
                </wp:positionV>
                <wp:extent cx="1289050" cy="1069340"/>
                <wp:effectExtent l="7620" t="13335" r="8255" b="12700"/>
                <wp:wrapNone/>
                <wp:docPr id="234" name="AutoShape 2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A7EA9F" id="AutoShape 2690" o:spid="_x0000_s1785" style="position:absolute;margin-left:203.1pt;margin-top:.3pt;width:101.5pt;height:84.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23936" behindDoc="1" locked="0" layoutInCell="1" allowOverlap="1" wp14:anchorId="05EC2498" wp14:editId="4F447BF6">
                <wp:simplePos x="0" y="0"/>
                <wp:positionH relativeFrom="column">
                  <wp:posOffset>5274945</wp:posOffset>
                </wp:positionH>
                <wp:positionV relativeFrom="paragraph">
                  <wp:posOffset>3175</wp:posOffset>
                </wp:positionV>
                <wp:extent cx="1289050" cy="1069975"/>
                <wp:effectExtent l="7620" t="12700" r="8255" b="12700"/>
                <wp:wrapNone/>
                <wp:docPr id="233" name="AutoShape 2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EC2498" id="AutoShape 2689" o:spid="_x0000_s1786" style="position:absolute;margin-left:415.35pt;margin-top:.25pt;width:101.5pt;height:84.25pt;z-index:-2532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115474AC" wp14:editId="700C97F7">
                <wp:simplePos x="0" y="0"/>
                <wp:positionH relativeFrom="column">
                  <wp:posOffset>3926840</wp:posOffset>
                </wp:positionH>
                <wp:positionV relativeFrom="paragraph">
                  <wp:posOffset>3175</wp:posOffset>
                </wp:positionV>
                <wp:extent cx="1289050" cy="1069975"/>
                <wp:effectExtent l="12065" t="12700" r="13335" b="12700"/>
                <wp:wrapNone/>
                <wp:docPr id="232" name="AutoShape 2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15474AC" id="AutoShape 2688" o:spid="_x0000_s1787" style="position:absolute;margin-left:309.2pt;margin-top:.25pt;width:101.5pt;height:84.2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2E2EC263" wp14:editId="52E419EB">
                <wp:simplePos x="0" y="0"/>
                <wp:positionH relativeFrom="column">
                  <wp:posOffset>1232535</wp:posOffset>
                </wp:positionH>
                <wp:positionV relativeFrom="paragraph">
                  <wp:posOffset>3175</wp:posOffset>
                </wp:positionV>
                <wp:extent cx="1288415" cy="1069975"/>
                <wp:effectExtent l="13335" t="12700" r="12700" b="12700"/>
                <wp:wrapNone/>
                <wp:docPr id="231" name="AutoShape 2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2EC263" id="AutoShape 2687" o:spid="_x0000_s1788" style="position:absolute;margin-left:97.05pt;margin-top:.25pt;width:101.45pt;height:84.25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271168" behindDoc="1" locked="0" layoutInCell="1" allowOverlap="1" wp14:anchorId="13C330EE" wp14:editId="4238C4CC">
                <wp:simplePos x="0" y="0"/>
                <wp:positionH relativeFrom="column">
                  <wp:posOffset>6630670</wp:posOffset>
                </wp:positionH>
                <wp:positionV relativeFrom="paragraph">
                  <wp:posOffset>3175</wp:posOffset>
                </wp:positionV>
                <wp:extent cx="1289050" cy="1069340"/>
                <wp:effectExtent l="10795" t="12700" r="5080" b="13335"/>
                <wp:wrapNone/>
                <wp:docPr id="230" name="AutoShape 2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C330EE" id="AutoShape 2672" o:spid="_x0000_s1789" style="position:absolute;margin-left:522.1pt;margin-top:.25pt;width:101.5pt;height:84.2pt;z-index:-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yyMmwIAADkFAAAOAAAAZHJzL2Uyb0RvYy54bWysVNuO0zAQfUfiHyy/d3NpNm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5E0ABA" w:rsidP="002D4ABD">
      <w:r>
        <w:rPr>
          <w:noProof/>
          <w:lang w:bidi="th-TH"/>
        </w:rPr>
        <w:drawing>
          <wp:anchor distT="0" distB="0" distL="114300" distR="114300" simplePos="0" relativeHeight="249980928" behindDoc="1" locked="0" layoutInCell="1" allowOverlap="1" wp14:anchorId="035B7494" wp14:editId="66941221">
            <wp:simplePos x="0" y="0"/>
            <wp:positionH relativeFrom="column">
              <wp:posOffset>-251143</wp:posOffset>
            </wp:positionH>
            <wp:positionV relativeFrom="paragraph">
              <wp:posOffset>228283</wp:posOffset>
            </wp:positionV>
            <wp:extent cx="1064895" cy="1037590"/>
            <wp:effectExtent l="0" t="5397" r="0" b="0"/>
            <wp:wrapNone/>
            <wp:docPr id="104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4895" cy="103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442D">
        <w:rPr>
          <w:noProof/>
          <w:lang w:bidi="th-TH"/>
        </w:rPr>
        <w:pict>
          <v:shape id="_x0000_s3968" type="#_x0000_t136" style="position:absolute;margin-left:5.25pt;margin-top:.7pt;width:70.5pt;height:15pt;rotation:-2390357fd;z-index:252157440;mso-position-horizontal-relative:text;mso-position-vertical-relative:text" wrapcoords="20681 6480 16085 2160 13787 2160 9191 -2160 7813 4320 689 -2160 0 2160 -689 16200 -460 17280 919 21600 21370 21600 21600 20520 21370 8640 20681 6480" fillcolor="black [3213]" stroked="f">
            <v:shadow color="#868686"/>
            <v:textpath style="font-family:&quot;JasmineUPC&quot;;font-size:14pt;v-text-kern:t" trim="t" fitpath="t" string="ขึ้น 2 ค่ำ เดือน 1"/>
            <w10:wrap type="through"/>
          </v:shape>
        </w:pict>
      </w:r>
    </w:p>
    <w:p w:rsidR="002D4ABD" w:rsidRDefault="005E0ABA" w:rsidP="002D4ABD">
      <w:r>
        <w:rPr>
          <w:noProof/>
          <w:lang w:bidi="th-TH"/>
        </w:rPr>
        <w:drawing>
          <wp:anchor distT="0" distB="0" distL="114300" distR="114300" simplePos="0" relativeHeight="249973760" behindDoc="1" locked="0" layoutInCell="1" allowOverlap="1" wp14:anchorId="45283F08" wp14:editId="3406E388">
            <wp:simplePos x="0" y="0"/>
            <wp:positionH relativeFrom="column">
              <wp:posOffset>7578725</wp:posOffset>
            </wp:positionH>
            <wp:positionV relativeFrom="paragraph">
              <wp:posOffset>72390</wp:posOffset>
            </wp:positionV>
            <wp:extent cx="1087755" cy="1040130"/>
            <wp:effectExtent l="0" t="0" r="0" b="7620"/>
            <wp:wrapNone/>
            <wp:docPr id="101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755" cy="104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ABD" w:rsidRDefault="00E07364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07808" behindDoc="0" locked="0" layoutInCell="1" allowOverlap="1" wp14:anchorId="1DFF273E" wp14:editId="609124A7">
                <wp:simplePos x="0" y="0"/>
                <wp:positionH relativeFrom="column">
                  <wp:posOffset>-548640</wp:posOffset>
                </wp:positionH>
                <wp:positionV relativeFrom="paragraph">
                  <wp:posOffset>171450</wp:posOffset>
                </wp:positionV>
                <wp:extent cx="1406525" cy="295275"/>
                <wp:effectExtent l="0" t="0" r="0" b="9525"/>
                <wp:wrapNone/>
                <wp:docPr id="222" name="Rectangle 2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E07364" w:rsidRDefault="00FA54BF" w:rsidP="00AA2330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E07364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 w:rsidRPr="00E0736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9 </w:t>
                            </w:r>
                            <w:r w:rsidRPr="00E0736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 w:rsidRPr="00E0736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FF273E" id="Rectangle 2929" o:spid="_x0000_s1790" style="position:absolute;margin-left:-43.2pt;margin-top:13.5pt;width:110.75pt;height:23.25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Lx0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E07364" w:rsidRDefault="00FA54BF" w:rsidP="00AA2330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E07364"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 w:rsidRPr="00E0736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9 </w:t>
                      </w:r>
                      <w:r w:rsidRPr="00E0736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 w:rsidRPr="00E0736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80512" behindDoc="0" locked="0" layoutInCell="1" allowOverlap="1" wp14:anchorId="1BCBD514" wp14:editId="75BA1FF4">
                <wp:simplePos x="0" y="0"/>
                <wp:positionH relativeFrom="column">
                  <wp:posOffset>7465695</wp:posOffset>
                </wp:positionH>
                <wp:positionV relativeFrom="paragraph">
                  <wp:posOffset>151765</wp:posOffset>
                </wp:positionV>
                <wp:extent cx="1406525" cy="295275"/>
                <wp:effectExtent l="0" t="0" r="0" b="635"/>
                <wp:wrapNone/>
                <wp:docPr id="228" name="Rectangle 2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CBD514" id="Rectangle 2935" o:spid="_x0000_s1791" style="position:absolute;margin-left:587.85pt;margin-top:11.95pt;width:110.75pt;height:23.25pt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+8bwA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66176" behindDoc="0" locked="0" layoutInCell="1" allowOverlap="1" wp14:anchorId="0068BC9F" wp14:editId="4D18BF4E">
                <wp:simplePos x="0" y="0"/>
                <wp:positionH relativeFrom="column">
                  <wp:posOffset>6118860</wp:posOffset>
                </wp:positionH>
                <wp:positionV relativeFrom="paragraph">
                  <wp:posOffset>151765</wp:posOffset>
                </wp:positionV>
                <wp:extent cx="1406525" cy="295275"/>
                <wp:effectExtent l="3810" t="0" r="0" b="635"/>
                <wp:wrapNone/>
                <wp:docPr id="227" name="Rectangle 2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68BC9F" id="Rectangle 2934" o:spid="_x0000_s1792" style="position:absolute;margin-left:481.8pt;margin-top:11.95pt;width:110.75pt;height:23.25pt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xCU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 wp14:anchorId="496FFF3C" wp14:editId="689F783C">
                <wp:simplePos x="0" y="0"/>
                <wp:positionH relativeFrom="column">
                  <wp:posOffset>4755515</wp:posOffset>
                </wp:positionH>
                <wp:positionV relativeFrom="paragraph">
                  <wp:posOffset>151765</wp:posOffset>
                </wp:positionV>
                <wp:extent cx="1406525" cy="295275"/>
                <wp:effectExtent l="2540" t="0" r="635" b="635"/>
                <wp:wrapNone/>
                <wp:docPr id="226" name="Rectangle 2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0736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6FFF3C" id="Rectangle 2933" o:spid="_x0000_s1793" style="position:absolute;margin-left:374.45pt;margin-top:11.95pt;width:110.75pt;height:23.25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wb7vw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0736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 wp14:anchorId="48D49506" wp14:editId="1E65F15B">
                <wp:simplePos x="0" y="0"/>
                <wp:positionH relativeFrom="column">
                  <wp:posOffset>3422650</wp:posOffset>
                </wp:positionH>
                <wp:positionV relativeFrom="paragraph">
                  <wp:posOffset>151765</wp:posOffset>
                </wp:positionV>
                <wp:extent cx="1406525" cy="295275"/>
                <wp:effectExtent l="3175" t="0" r="0" b="635"/>
                <wp:wrapNone/>
                <wp:docPr id="225" name="Rectangle 2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0736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D49506" id="Rectangle 2932" o:spid="_x0000_s1794" style="position:absolute;margin-left:269.5pt;margin-top:11.95pt;width:110.75pt;height:23.25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0736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28288" behindDoc="0" locked="0" layoutInCell="1" allowOverlap="1" wp14:anchorId="47E8F24C" wp14:editId="4EA416F7">
                <wp:simplePos x="0" y="0"/>
                <wp:positionH relativeFrom="column">
                  <wp:posOffset>2059940</wp:posOffset>
                </wp:positionH>
                <wp:positionV relativeFrom="paragraph">
                  <wp:posOffset>151765</wp:posOffset>
                </wp:positionV>
                <wp:extent cx="1406525" cy="295275"/>
                <wp:effectExtent l="2540" t="0" r="635" b="635"/>
                <wp:wrapNone/>
                <wp:docPr id="224" name="Rectangle 2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0736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E8F24C" id="Rectangle 2931" o:spid="_x0000_s1795" style="position:absolute;margin-left:162.2pt;margin-top:11.95pt;width:110.75pt;height:23.25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0736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418048" behindDoc="0" locked="0" layoutInCell="1" allowOverlap="1" wp14:anchorId="0811D4E8" wp14:editId="2F216D39">
                <wp:simplePos x="0" y="0"/>
                <wp:positionH relativeFrom="column">
                  <wp:posOffset>727710</wp:posOffset>
                </wp:positionH>
                <wp:positionV relativeFrom="paragraph">
                  <wp:posOffset>151765</wp:posOffset>
                </wp:positionV>
                <wp:extent cx="1406525" cy="295275"/>
                <wp:effectExtent l="3810" t="0" r="0" b="635"/>
                <wp:wrapNone/>
                <wp:docPr id="223" name="Rectangle 2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E07364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11D4E8" id="Rectangle 2930" o:spid="_x0000_s1796" style="position:absolute;margin-left:57.3pt;margin-top:11.95pt;width:110.75pt;height:23.25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1ZtwA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E07364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6A6A0A" w:rsidP="002D4ABD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21B5B3A" wp14:editId="2E87A91F">
                <wp:simplePos x="0" y="0"/>
                <wp:positionH relativeFrom="column">
                  <wp:posOffset>742315</wp:posOffset>
                </wp:positionH>
                <wp:positionV relativeFrom="paragraph">
                  <wp:posOffset>135890</wp:posOffset>
                </wp:positionV>
                <wp:extent cx="7642225" cy="412750"/>
                <wp:effectExtent l="0" t="0" r="0" b="6350"/>
                <wp:wrapNone/>
                <wp:docPr id="221" name="Rectangle 2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2225" cy="412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F63A23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 w:rsidRPr="003A232E"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นิ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สมฺม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กรณํ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เสยฺ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โย ใคร่ครวญก่อนแล้วจึงทำดีกว่า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It is advisable to think before doing anything”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1B5B3A" id="Rectangle 2654" o:spid="_x0000_s1797" style="position:absolute;margin-left:58.45pt;margin-top:10.7pt;width:601.75pt;height:32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" filled="f" stroked="f" strokecolor="#899068" strokeweight=".5pt">
                <v:textbox>
                  <w:txbxContent>
                    <w:p w:rsidR="00FA54BF" w:rsidRPr="003A232E" w:rsidRDefault="00FA54BF" w:rsidP="00F63A23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 w:rsidRPr="003A232E"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นิ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สมฺม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กรณํ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เสยฺ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โย ใคร่ครวญก่อนแล้วจึงทำดีกว่า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>It is advisable to think before doing anything”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>
      <w:pPr>
        <w:rPr>
          <w:lang w:bidi="th-TH"/>
        </w:rPr>
      </w:pPr>
    </w:p>
    <w:p w:rsidR="002D4ABD" w:rsidRDefault="00C01449" w:rsidP="002D4ABD">
      <w:r>
        <w:rPr>
          <w:rFonts w:ascii="Aharoni" w:hAnsi="Aharoni"/>
          <w:noProof/>
          <w:lang w:bidi="th-TH"/>
        </w:rPr>
        <w:lastRenderedPageBreak/>
        <mc:AlternateContent>
          <mc:Choice Requires="wps">
            <w:drawing>
              <wp:anchor distT="0" distB="0" distL="114300" distR="114300" simplePos="0" relativeHeight="251122688" behindDoc="0" locked="0" layoutInCell="1" allowOverlap="1" wp14:anchorId="5CB8E320" wp14:editId="3BEE17E5">
                <wp:simplePos x="0" y="0"/>
                <wp:positionH relativeFrom="column">
                  <wp:posOffset>-207010</wp:posOffset>
                </wp:positionH>
                <wp:positionV relativeFrom="paragraph">
                  <wp:posOffset>-220345</wp:posOffset>
                </wp:positionV>
                <wp:extent cx="3362325" cy="657225"/>
                <wp:effectExtent l="0" t="0" r="0" b="9525"/>
                <wp:wrapNone/>
                <wp:docPr id="219" name="Rectangle 2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62325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01449" w:rsidRDefault="00FA54BF" w:rsidP="002D4ABD">
                            <w:pPr>
                              <w:rPr>
                                <w:b/>
                                <w:bCs/>
                                <w:sz w:val="72"/>
                                <w:szCs w:val="72"/>
                                <w:rtl/>
                                <w:cs/>
                              </w:rPr>
                            </w:pPr>
                            <w:r w:rsidRPr="00C01449">
                              <w:rPr>
                                <w:rFonts w:ascii="Aharoni" w:hAnsi="Aharoni" w:hint="cs"/>
                                <w:b/>
                                <w:bCs/>
                                <w:sz w:val="72"/>
                                <w:szCs w:val="72"/>
                                <w:cs/>
                                <w:lang w:bidi="th-TH"/>
                              </w:rPr>
                              <w:t>ธันวาคม ๒๕</w:t>
                            </w:r>
                            <w:r>
                              <w:rPr>
                                <w:rFonts w:ascii="Aharoni" w:hAnsi="Aharoni" w:hint="cs"/>
                                <w:b/>
                                <w:bCs/>
                                <w:sz w:val="72"/>
                                <w:szCs w:val="72"/>
                                <w:cs/>
                                <w:lang w:bidi="th-TH"/>
                              </w:rPr>
                              <w:t>๕๗</w:t>
                            </w:r>
                            <w:r w:rsidRPr="00C01449">
                              <w:rPr>
                                <w:rFonts w:ascii="Aharoni" w:hAnsi="Aharoni" w:hint="cs"/>
                                <w:b/>
                                <w:bCs/>
                                <w:sz w:val="72"/>
                                <w:szCs w:val="72"/>
                                <w:cs/>
                                <w:lang w:bidi="th-TH"/>
                              </w:rPr>
                              <w:t xml:space="preserve"> ปีมะเมีย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B8E320" id="Rectangle 2707" o:spid="_x0000_s1798" style="position:absolute;margin-left:-16.3pt;margin-top:-17.35pt;width:264.75pt;height:51.75pt;z-index:25112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" filled="f" stroked="f" strokecolor="#899068" strokeweight=".5pt">
                <v:textbox>
                  <w:txbxContent>
                    <w:p w:rsidR="00FA54BF" w:rsidRPr="00C01449" w:rsidRDefault="00FA54BF" w:rsidP="002D4ABD">
                      <w:pPr>
                        <w:rPr>
                          <w:b/>
                          <w:bCs/>
                          <w:sz w:val="72"/>
                          <w:szCs w:val="72"/>
                          <w:rtl/>
                          <w:cs/>
                        </w:rPr>
                      </w:pPr>
                      <w:r w:rsidRPr="00C01449">
                        <w:rPr>
                          <w:rFonts w:ascii="Aharoni" w:hAnsi="Aharoni" w:hint="cs"/>
                          <w:b/>
                          <w:bCs/>
                          <w:sz w:val="72"/>
                          <w:szCs w:val="72"/>
                          <w:cs/>
                          <w:lang w:bidi="th-TH"/>
                        </w:rPr>
                        <w:t>ธันวาคม ๒๕</w:t>
                      </w:r>
                      <w:r>
                        <w:rPr>
                          <w:rFonts w:ascii="Aharoni" w:hAnsi="Aharoni" w:hint="cs"/>
                          <w:b/>
                          <w:bCs/>
                          <w:sz w:val="72"/>
                          <w:szCs w:val="72"/>
                          <w:cs/>
                          <w:lang w:bidi="th-TH"/>
                        </w:rPr>
                        <w:t>๕๗</w:t>
                      </w:r>
                      <w:r w:rsidRPr="00C01449">
                        <w:rPr>
                          <w:rFonts w:ascii="Aharoni" w:hAnsi="Aharoni" w:hint="cs"/>
                          <w:b/>
                          <w:bCs/>
                          <w:sz w:val="72"/>
                          <w:szCs w:val="72"/>
                          <w:cs/>
                          <w:lang w:bidi="th-TH"/>
                        </w:rPr>
                        <w:t xml:space="preserve"> ปีมะเมีย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115520" behindDoc="0" locked="0" layoutInCell="1" allowOverlap="1" wp14:anchorId="2BE98761" wp14:editId="38FB5A4C">
                <wp:simplePos x="0" y="0"/>
                <wp:positionH relativeFrom="column">
                  <wp:posOffset>6109970</wp:posOffset>
                </wp:positionH>
                <wp:positionV relativeFrom="paragraph">
                  <wp:posOffset>-344170</wp:posOffset>
                </wp:positionV>
                <wp:extent cx="3205480" cy="752475"/>
                <wp:effectExtent l="0" t="0" r="0" b="9525"/>
                <wp:wrapNone/>
                <wp:docPr id="220" name="Rectangle 2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01449" w:rsidRDefault="00FA54BF" w:rsidP="002D4ABD">
                            <w:pPr>
                              <w:jc w:val="right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 w:rsidRPr="00C0144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 xml:space="preserve">December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E98761" id="Rectangle 2706" o:spid="_x0000_s1799" style="position:absolute;margin-left:481.1pt;margin-top:-27.1pt;width:252.4pt;height:59.25pt;z-index:25111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C01449" w:rsidRDefault="00FA54BF" w:rsidP="002D4ABD">
                      <w:pPr>
                        <w:jc w:val="right"/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</w:rPr>
                      </w:pPr>
                      <w:r w:rsidRPr="00C01449"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 xml:space="preserve">December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100"/>
                          <w:szCs w:val="100"/>
                          <w:lang w:bidi="th-TH"/>
                        </w:rPr>
                        <w:t>2014</w:t>
                      </w:r>
                    </w:p>
                  </w:txbxContent>
                </v:textbox>
              </v:rect>
            </w:pict>
          </mc:Fallback>
        </mc:AlternateContent>
      </w:r>
      <w:r w:rsidR="00C80895">
        <w:rPr>
          <w:rFonts w:ascii="Aharoni" w:hAnsi="Aharoni"/>
          <w:noProof/>
          <w:lang w:bidi="th-TH"/>
        </w:rPr>
        <w:drawing>
          <wp:anchor distT="0" distB="0" distL="114300" distR="114300" simplePos="0" relativeHeight="252585984" behindDoc="1" locked="0" layoutInCell="1" allowOverlap="1" wp14:anchorId="1DC3E915" wp14:editId="7FD18B70">
            <wp:simplePos x="0" y="0"/>
            <wp:positionH relativeFrom="column">
              <wp:posOffset>6599945</wp:posOffset>
            </wp:positionH>
            <wp:positionV relativeFrom="paragraph">
              <wp:posOffset>1304884</wp:posOffset>
            </wp:positionV>
            <wp:extent cx="483870" cy="645795"/>
            <wp:effectExtent l="19050" t="0" r="0" b="0"/>
            <wp:wrapNone/>
            <wp:docPr id="86" name="Picture 4" descr="C:\Users\piangdin\Pictures\Buddh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64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051008" behindDoc="0" locked="0" layoutInCell="1" allowOverlap="1" wp14:anchorId="1A161742" wp14:editId="5C86EDF5">
                <wp:simplePos x="0" y="0"/>
                <wp:positionH relativeFrom="column">
                  <wp:posOffset>3699510</wp:posOffset>
                </wp:positionH>
                <wp:positionV relativeFrom="paragraph">
                  <wp:posOffset>-686435</wp:posOffset>
                </wp:positionV>
                <wp:extent cx="1676400" cy="1695450"/>
                <wp:effectExtent l="3810" t="0" r="0" b="635"/>
                <wp:wrapNone/>
                <wp:docPr id="218" name="Oval 2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6400" cy="169545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C01449" w:rsidRDefault="00FA54BF" w:rsidP="002D4ABD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</w:pPr>
                            <w:r w:rsidRPr="00C0144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144"/>
                                <w:szCs w:val="144"/>
                                <w:cs/>
                                <w:lang w:bidi="th-TH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A161742" id="Oval 2708" o:spid="_x0000_s1800" style="position:absolute;margin-left:291.3pt;margin-top:-54.05pt;width:132pt;height:133.5pt;z-index:25105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" filled="f" stroked="f" strokecolor="#899068" strokeweight=".5pt">
                <v:textbox>
                  <w:txbxContent>
                    <w:p w:rsidR="00FA54BF" w:rsidRPr="00C01449" w:rsidRDefault="00FA54BF" w:rsidP="002D4ABD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</w:pPr>
                      <w:r w:rsidRPr="00C01449">
                        <w:rPr>
                          <w:rFonts w:asciiTheme="majorBidi" w:hAnsiTheme="majorBidi" w:cstheme="majorBidi"/>
                          <w:b/>
                          <w:bCs/>
                          <w:sz w:val="144"/>
                          <w:szCs w:val="144"/>
                          <w:cs/>
                          <w:lang w:bidi="th-TH"/>
                        </w:rPr>
                        <w:t>12</w:t>
                      </w:r>
                    </w:p>
                  </w:txbxContent>
                </v:textbox>
              </v:oval>
            </w:pict>
          </mc:Fallback>
        </mc:AlternateContent>
      </w:r>
      <w:r w:rsidR="002D4ABD">
        <w:rPr>
          <w:rFonts w:ascii="Aharoni" w:hAnsi="Aharoni"/>
          <w:noProof/>
          <w:lang w:bidi="th-TH"/>
        </w:rPr>
        <w:drawing>
          <wp:anchor distT="0" distB="0" distL="114300" distR="114300" simplePos="0" relativeHeight="251042816" behindDoc="0" locked="0" layoutInCell="1" allowOverlap="1" wp14:anchorId="3F63A593" wp14:editId="6CD3BC82">
            <wp:simplePos x="0" y="0"/>
            <wp:positionH relativeFrom="column">
              <wp:posOffset>3114675</wp:posOffset>
            </wp:positionH>
            <wp:positionV relativeFrom="paragraph">
              <wp:posOffset>-352425</wp:posOffset>
            </wp:positionV>
            <wp:extent cx="2857500" cy="1047750"/>
            <wp:effectExtent l="19050" t="0" r="0" b="0"/>
            <wp:wrapThrough wrapText="bothSides">
              <wp:wrapPolygon edited="0">
                <wp:start x="-144" y="0"/>
                <wp:lineTo x="-144" y="21207"/>
                <wp:lineTo x="21600" y="21207"/>
                <wp:lineTo x="21600" y="0"/>
                <wp:lineTo x="-144" y="0"/>
              </wp:wrapPolygon>
            </wp:wrapThrough>
            <wp:docPr id="106" name="Picture 3" descr="G:\Working-Pictures\กรอปรูป+ลายไทย\lai_krob\krob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orking-Pictures\กรอปรูป+ลายไทย\lai_krob\krob1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g">
            <w:drawing>
              <wp:anchor distT="0" distB="0" distL="114300" distR="114300" simplePos="0" relativeHeight="251081728" behindDoc="1" locked="0" layoutInCell="1" allowOverlap="1" wp14:anchorId="11F3CBB4" wp14:editId="50DA7143">
                <wp:simplePos x="0" y="0"/>
                <wp:positionH relativeFrom="column">
                  <wp:posOffset>-114300</wp:posOffset>
                </wp:positionH>
                <wp:positionV relativeFrom="paragraph">
                  <wp:posOffset>130175</wp:posOffset>
                </wp:positionV>
                <wp:extent cx="9372600" cy="342265"/>
                <wp:effectExtent l="19050" t="15875" r="19050" b="22860"/>
                <wp:wrapNone/>
                <wp:docPr id="210" name="Group 2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72600" cy="342265"/>
                          <a:chOff x="540" y="1906"/>
                          <a:chExt cx="14760" cy="539"/>
                        </a:xfrm>
                      </wpg:grpSpPr>
                      <wps:wsp>
                        <wps:cNvPr id="211" name="AutoShape 2712"/>
                        <wps:cNvSpPr>
                          <a:spLocks noChangeArrowheads="1"/>
                        </wps:cNvSpPr>
                        <wps:spPr bwMode="auto">
                          <a:xfrm>
                            <a:off x="54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AutoShape 2713"/>
                        <wps:cNvSpPr>
                          <a:spLocks noChangeArrowheads="1"/>
                        </wps:cNvSpPr>
                        <wps:spPr bwMode="auto">
                          <a:xfrm>
                            <a:off x="2661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AutoShape 2714"/>
                        <wps:cNvSpPr>
                          <a:spLocks noChangeArrowheads="1"/>
                        </wps:cNvSpPr>
                        <wps:spPr bwMode="auto">
                          <a:xfrm>
                            <a:off x="4782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AutoShape 2715"/>
                        <wps:cNvSpPr>
                          <a:spLocks noChangeArrowheads="1"/>
                        </wps:cNvSpPr>
                        <wps:spPr bwMode="auto">
                          <a:xfrm>
                            <a:off x="688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5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AutoShape 2716"/>
                        <wps:cNvSpPr>
                          <a:spLocks noChangeArrowheads="1"/>
                        </wps:cNvSpPr>
                        <wps:spPr bwMode="auto">
                          <a:xfrm>
                            <a:off x="9026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6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AutoShape 2717"/>
                        <wps:cNvSpPr>
                          <a:spLocks noChangeArrowheads="1"/>
                        </wps:cNvSpPr>
                        <wps:spPr bwMode="auto">
                          <a:xfrm>
                            <a:off x="11149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4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AutoShape 2718"/>
                        <wps:cNvSpPr>
                          <a:spLocks noChangeArrowheads="1"/>
                        </wps:cNvSpPr>
                        <wps:spPr bwMode="auto">
                          <a:xfrm>
                            <a:off x="13270" y="1906"/>
                            <a:ext cx="2030" cy="539"/>
                          </a:xfrm>
                          <a:prstGeom prst="roundRect">
                            <a:avLst>
                              <a:gd name="adj" fmla="val 30611"/>
                            </a:avLst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6E8417" id="Group 2711" o:spid="_x0000_s1026" style="position:absolute;margin-left:-9pt;margin-top:10.25pt;width:738pt;height:26.95pt;z-index:-252234752" coordorigin="540,1906" coordsize="14760,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">
                <v:roundrect id="AutoShape 2712" o:spid="_x0000_s1027" style="position:absolute;left:54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g8esQA&#10;AADcAAAADwAAAGRycy9kb3ducmV2LnhtbESPQWvCQBSE7wX/w/KE3uomHqpGV5FCwaupBY/P7DMJ&#10;Zt+mu5uY9Nd3BaHHYWa+YTa7wTSiJ+drywrSWQKCuLC65lLB6evzbQnCB2SNjWVSMJKH3XbyssFM&#10;2zsfqc9DKSKEfYYKqhDaTEpfVGTQz2xLHL2rdQZDlK6U2uE9wk0j50nyLg3WHBcqbOmjouKWd0bB&#10;4tddvper4Tq65vaTd91h7I9npV6nw34NItAQ/sPP9kErmKcpPM7EIyC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YPHrEAAAA3AAAAA8AAAAAAAAAAAAAAAAAmAIAAGRycy9k&#10;b3ducmV2LnhtbFBLBQYAAAAABAAEAPUAAACJAwAAAAA=&#10;" fillcolor="white [3201]" strokecolor="#c0504d [3205]" strokeweight="2.5pt">
                  <v:shadow color="#868686"/>
                </v:roundrect>
                <v:roundrect id="AutoShape 2713" o:spid="_x0000_s1028" style="position:absolute;left:2661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kiUMYA&#10;AADcAAAADwAAAGRycy9kb3ducmV2LnhtbESPQWvCQBSE74X+h+UVvNVNAhaJriIWSwU9aD14fGaf&#10;yWL2bZpdTeyvdwuFHoeZ+YaZzntbixu13jhWkA4TEMSF04ZLBYev1esYhA/IGmvHpOBOHuaz56cp&#10;5tp1vKPbPpQiQtjnqKAKocml9EVFFv3QNcTRO7vWYoiyLaVusYtwW8ssSd6kRcNxocKGlhUVl/3V&#10;KtiZU+8241XaXbcb83606++Pn5FSg5d+MQERqA//4b/2p1aQpRn8nolH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kiUM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714" o:spid="_x0000_s1029" style="position:absolute;left:4782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27jsUA&#10;AADcAAAADwAAAGRycy9kb3ducmV2LnhtbESPX2vCMBTF3wd+h3AF3zSpwjY6o4hDGGyyTX3x7dLc&#10;NZ3NTWkyW7+9EYQ9Hs6fH2e+7F0tztSGyrOGbKJAEBfeVFxqOOw342cQISIbrD2ThgsFWC4GD3PM&#10;je/4m867WIo0wiFHDTbGJpcyFJYcholviJP341uHMcm2lKbFLo27Wk6VepQOK04Eiw2tLRWn3Z9L&#10;3PfNU/e7PR72H58qM+r49Wp5pfVo2K9eQETq43/43n4zGqbZDG5n0hG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buOxQAAANwAAAAPAAAAAAAAAAAAAAAAAJgCAABkcnMv&#10;ZG93bnJldi54bWxQSwUGAAAAAAQABAD1AAAAigMAAAAA&#10;" fillcolor="white [3201]" strokecolor="#9bbb59 [3206]" strokeweight="2.5pt">
                  <v:shadow color="#868686"/>
                </v:roundrect>
                <v:roundrect id="AutoShape 2715" o:spid="_x0000_s1030" style="position:absolute;left:688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oxyMQA&#10;AADcAAAADwAAAGRycy9kb3ducmV2LnhtbESPQWsCMRSE74L/ITyhN826SJHVKCoIPUhFW/X63Dx3&#10;Fzcv2yTV9d83BcHjMDPfMNN5a2pxI+crywqGgwQEcW51xYWC7691fwzCB2SNtWVS8CAP81m3M8VM&#10;2zvv6LYPhYgQ9hkqKENoMil9XpJBP7ANcfQu1hkMUbpCaof3CDe1TJPkXRqsOC6U2NCqpPy6/zUK&#10;jk3lT+jSx+fufEA5Xmw3P8utUm+9djEBEagNr/Cz/aEVpMMR/J+JR0DO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aMcjEAAAA3AAAAA8AAAAAAAAAAAAAAAAAmAIAAGRycy9k&#10;b3ducmV2LnhtbFBLBQYAAAAABAAEAPUAAACJAwAAAAA=&#10;" fillcolor="white [3201]" strokecolor="#4bacc6 [3208]" strokeweight="2.5pt">
                  <v:shadow color="#868686"/>
                </v:roundrect>
                <v:roundrect id="AutoShape 2716" o:spid="_x0000_s1031" style="position:absolute;left:9026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C6JMYA&#10;AADcAAAADwAAAGRycy9kb3ducmV2LnhtbESPT2vCQBTE74LfYXkFb7qJYJHUVUrFomAP/jn0+Mw+&#10;k6XZt2l2NbGfvisIHoeZ+Q0zW3S2EldqvHGsIB0lIIhzpw0XCo6H1XAKwgdkjZVjUnAjD4t5vzfD&#10;TLuWd3Tdh0JECPsMFZQh1JmUPi/Joh+5mjh6Z9dYDFE2hdQNthFuKzlOkldp0XBcKLGmj5Lyn/3F&#10;KtiZU+e201XaXr62ZvltN7+ffxOlBi/d+xuIQF14hh/ttVYwTidwPxOP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sC6JMYAAADcAAAADwAAAAAAAAAAAAAAAACYAgAAZHJz&#10;L2Rvd25yZXYueG1sUEsFBgAAAAAEAAQA9QAAAIsDAAAAAA==&#10;" fillcolor="white [3201]" strokecolor="#f79646 [3209]" strokeweight="2.5pt">
                  <v:shadow color="#868686"/>
                </v:roundrect>
                <v:roundrect id="AutoShape 2717" o:spid="_x0000_s1032" style="position:absolute;left:11149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l/cMQA&#10;AADcAAAADwAAAGRycy9kb3ducmV2LnhtbESPQWvCQBSE7wX/w/IK3uomAUWiqzSFgnhpjV68PbLP&#10;JJh9G7ObmP77riB4HGbmG2a9HU0jBupcbVlBPItAEBdW11wqOB2/P5YgnEfW2FgmBX/kYLuZvK0x&#10;1fbOBxpyX4oAYZeigsr7NpXSFRUZdDPbEgfvYjuDPsiulLrDe4CbRiZRtJAGaw4LFbb0VVFxzXuj&#10;4IeuZ6tvl32ecd5n1p0Pye9cqen7+LkC4Wn0r/CzvdMKkngBjzPhCM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5f3DEAAAA3AAAAA8AAAAAAAAAAAAAAAAAmAIAAGRycy9k&#10;b3ducmV2LnhtbFBLBQYAAAAABAAEAPUAAACJAwAAAAA=&#10;" fillcolor="white [3201]" strokecolor="#8064a2 [3207]" strokeweight="2.5pt">
                  <v:shadow color="#868686"/>
                </v:roundrect>
                <v:roundrect id="AutoShape 2718" o:spid="_x0000_s1033" style="position:absolute;left:13270;top:1906;width:2030;height:539;visibility:visible;mso-wrap-style:square;v-text-anchor:top" arcsize="20061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mP3cMA&#10;AADcAAAADwAAAGRycy9kb3ducmV2LnhtbESPwWrDMBBE74X8g9hCbo0UH5LgRgklpCT1zWl7X6St&#10;bWqtjKQ6zt9XhUKOw8y8Ybb7yfVipBA7zxqWCwWC2HjbcaPh4/31aQMiJmSLvWfScKMI+93sYYul&#10;9VeuabykRmQIxxI1tCkNpZTRtOQwLvxAnL0vHxymLEMjbcBrhrteFkqtpMOO80KLAx1aMt+XH6eh&#10;qs26r4Kpz4fj6bOylfJvndJ6/ji9PININKV7+L99thqK5Rr+zu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vmP3cMAAADcAAAADwAAAAAAAAAAAAAAAACYAgAAZHJzL2Rv&#10;d25yZXYueG1sUEsFBgAAAAAEAAQA9QAAAIgDAAAAAA==&#10;" fillcolor="white [3201]" strokecolor="#4f81bd [3204]" strokeweight="2.5pt">
                  <v:shadow color="#868686"/>
                </v:roundrect>
              </v:group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83776" behindDoc="1" locked="0" layoutInCell="1" allowOverlap="1" wp14:anchorId="6737EC02" wp14:editId="6765EC4E">
                <wp:simplePos x="0" y="0"/>
                <wp:positionH relativeFrom="column">
                  <wp:posOffset>-209550</wp:posOffset>
                </wp:positionH>
                <wp:positionV relativeFrom="paragraph">
                  <wp:posOffset>130175</wp:posOffset>
                </wp:positionV>
                <wp:extent cx="9553575" cy="390525"/>
                <wp:effectExtent l="0" t="0" r="0" b="3175"/>
                <wp:wrapNone/>
                <wp:docPr id="209" name="Rectangle 2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5357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4C44EB" w:rsidRDefault="00FA54BF" w:rsidP="002D4ABD">
                            <w:pP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</w:pP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4"/>
                                <w:szCs w:val="34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อาทิตย์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-Sunday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จันทร์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-Monday 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อังคาร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-Tuesday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พุธ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-Wednesday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พฤหั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สบดี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-Thursday   </w:t>
                            </w:r>
                            <w:r w:rsidRPr="004C44EB">
                              <w:rPr>
                                <w:rFonts w:asciiTheme="minorBidi" w:hAnsiTheme="minorBidi" w:cstheme="minorBidi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ศุกร์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-Friday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ab/>
                              <w:t xml:space="preserve">       </w:t>
                            </w:r>
                            <w:r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 xml:space="preserve">    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เสาร์</w:t>
                            </w:r>
                            <w:r w:rsidRPr="004C44EB">
                              <w:rPr>
                                <w:rFonts w:asciiTheme="minorBidi" w:hAnsiTheme="minorBidi" w:cstheme="minorBidi"/>
                                <w:b/>
                                <w:bCs/>
                                <w:sz w:val="32"/>
                                <w:szCs w:val="32"/>
                                <w:lang w:bidi="th-TH"/>
                              </w:rPr>
                              <w:t>-Saturday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37EC02" id="Rectangle 2719" o:spid="_x0000_s1801" style="position:absolute;margin-left:-16.5pt;margin-top:10.25pt;width:752.25pt;height:30.75pt;z-index:-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" filled="f" stroked="f" strokecolor="#899068" strokeweight=".5pt">
                <v:textbox>
                  <w:txbxContent>
                    <w:p w:rsidR="00FA54BF" w:rsidRPr="004C44EB" w:rsidRDefault="00FA54BF" w:rsidP="002D4ABD">
                      <w:pP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</w:pP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4"/>
                          <w:szCs w:val="34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อาทิตย์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-Sunday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จันทร์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-Monday 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อังคาร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-Tuesday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พุธ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-Wednesday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พฤหั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สบดี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-Thursday   </w:t>
                      </w:r>
                      <w:r w:rsidRPr="004C44EB">
                        <w:rPr>
                          <w:rFonts w:asciiTheme="minorBidi" w:hAnsiTheme="minorBidi" w:cstheme="minorBidi" w:hint="cs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 xml:space="preserve">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ศุกร์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-Friday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ab/>
                        <w:t xml:space="preserve">       </w:t>
                      </w:r>
                      <w:r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 xml:space="preserve">    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cs/>
                          <w:lang w:bidi="th-TH"/>
                        </w:rPr>
                        <w:t>เสาร์</w:t>
                      </w:r>
                      <w:r w:rsidRPr="004C44EB">
                        <w:rPr>
                          <w:rFonts w:asciiTheme="minorBidi" w:hAnsiTheme="minorBidi" w:cstheme="minorBidi"/>
                          <w:b/>
                          <w:bCs/>
                          <w:sz w:val="32"/>
                          <w:szCs w:val="32"/>
                          <w:lang w:bidi="th-TH"/>
                        </w:rPr>
                        <w:t>-Saturday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>
      <w:r>
        <w:t xml:space="preserve"> </w:t>
      </w:r>
    </w:p>
    <w:p w:rsidR="002D4ABD" w:rsidRDefault="002D4ABD" w:rsidP="002D4ABD"/>
    <w:p w:rsidR="002D4ABD" w:rsidRDefault="00737BA5" w:rsidP="002D4ABD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2664832" behindDoc="1" locked="0" layoutInCell="1" allowOverlap="1" wp14:anchorId="45391136" wp14:editId="3956146B">
            <wp:simplePos x="0" y="0"/>
            <wp:positionH relativeFrom="column">
              <wp:posOffset>8001000</wp:posOffset>
            </wp:positionH>
            <wp:positionV relativeFrom="paragraph">
              <wp:posOffset>89535</wp:posOffset>
            </wp:positionV>
            <wp:extent cx="483870" cy="570865"/>
            <wp:effectExtent l="76200" t="76200" r="68580" b="76835"/>
            <wp:wrapNone/>
            <wp:docPr id="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073536" behindDoc="0" locked="0" layoutInCell="1" allowOverlap="1" wp14:anchorId="365A1182" wp14:editId="385E6A64">
                <wp:simplePos x="0" y="0"/>
                <wp:positionH relativeFrom="column">
                  <wp:posOffset>6564630</wp:posOffset>
                </wp:positionH>
                <wp:positionV relativeFrom="paragraph">
                  <wp:posOffset>53340</wp:posOffset>
                </wp:positionV>
                <wp:extent cx="1403985" cy="295275"/>
                <wp:effectExtent l="1905" t="0" r="3810" b="3810"/>
                <wp:wrapNone/>
                <wp:docPr id="208" name="Rectangle 2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39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2D4ABD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CordiaUPC" w:hAnsi="CordiaUPC" w:cs="CordiaUPC" w:hint="cs"/>
                                <w:b/>
                                <w:bCs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วันเฉลิมพระชนมพรรษา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5A1182" id="Rectangle 2710" o:spid="_x0000_s1802" style="position:absolute;margin-left:516.9pt;margin-top:4.2pt;width:110.55pt;height:23.25pt;z-index:25107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" filled="f" stroked="f" strokecolor="#899068" strokeweight=".5pt">
                <v:textbox>
                  <w:txbxContent>
                    <w:p w:rsidR="00FA54BF" w:rsidRPr="001C6235" w:rsidRDefault="00FA54BF" w:rsidP="002D4ABD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</w:pPr>
                      <w:r>
                        <w:rPr>
                          <w:rFonts w:ascii="CordiaUPC" w:hAnsi="CordiaUPC" w:cs="CordiaUPC" w:hint="cs"/>
                          <w:b/>
                          <w:bCs/>
                          <w:sz w:val="26"/>
                          <w:szCs w:val="26"/>
                          <w:cs/>
                          <w:lang w:bidi="th-TH"/>
                        </w:rPr>
                        <w:t>วันเฉลิมพระชนมพรรษา</w:t>
                      </w:r>
                    </w:p>
                  </w:txbxContent>
                </v:textbox>
              </v: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 wp14:anchorId="192440B8" wp14:editId="1ED383C6">
                <wp:simplePos x="0" y="0"/>
                <wp:positionH relativeFrom="column">
                  <wp:posOffset>5274945</wp:posOffset>
                </wp:positionH>
                <wp:positionV relativeFrom="paragraph">
                  <wp:posOffset>54610</wp:posOffset>
                </wp:positionV>
                <wp:extent cx="1289685" cy="1068705"/>
                <wp:effectExtent l="7620" t="6985" r="7620" b="10160"/>
                <wp:wrapNone/>
                <wp:docPr id="207" name="AutoShape 2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2440B8" id="AutoShape 2755" o:spid="_x0000_s1803" style="position:absolute;margin-left:415.35pt;margin-top:4.3pt;width:101.55pt;height:84.15pt;z-index:25240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 wp14:anchorId="33730DDC" wp14:editId="5FE77CF9">
                <wp:simplePos x="0" y="0"/>
                <wp:positionH relativeFrom="column">
                  <wp:posOffset>3927475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12700" t="6985" r="12700" b="10160"/>
                <wp:wrapNone/>
                <wp:docPr id="206" name="AutoShape 2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3730DDC" id="AutoShape 2754" o:spid="_x0000_s1804" style="position:absolute;margin-left:309.25pt;margin-top:4.3pt;width:101.5pt;height:84.15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385280" behindDoc="0" locked="0" layoutInCell="1" allowOverlap="1" wp14:anchorId="4EB2444F" wp14:editId="27F35B19">
                <wp:simplePos x="0" y="0"/>
                <wp:positionH relativeFrom="column">
                  <wp:posOffset>2580005</wp:posOffset>
                </wp:positionH>
                <wp:positionV relativeFrom="paragraph">
                  <wp:posOffset>54610</wp:posOffset>
                </wp:positionV>
                <wp:extent cx="1289050" cy="1068705"/>
                <wp:effectExtent l="8255" t="6985" r="7620" b="10160"/>
                <wp:wrapNone/>
                <wp:docPr id="205" name="AutoShape 2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B2444F" id="AutoShape 2753" o:spid="_x0000_s1805" style="position:absolute;margin-left:203.15pt;margin-top:4.3pt;width:101.5pt;height:84.15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372992" behindDoc="0" locked="0" layoutInCell="1" allowOverlap="1" wp14:anchorId="3DFAA41A" wp14:editId="53764100">
                <wp:simplePos x="0" y="0"/>
                <wp:positionH relativeFrom="column">
                  <wp:posOffset>1233170</wp:posOffset>
                </wp:positionH>
                <wp:positionV relativeFrom="paragraph">
                  <wp:posOffset>54610</wp:posOffset>
                </wp:positionV>
                <wp:extent cx="1288415" cy="1068705"/>
                <wp:effectExtent l="13970" t="6985" r="12065" b="10160"/>
                <wp:wrapNone/>
                <wp:docPr id="204" name="AutoShape 2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FAA41A" id="AutoShape 2752" o:spid="_x0000_s1806" style="position:absolute;margin-left:97.1pt;margin-top:4.3pt;width:101.45pt;height:84.15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0019840" behindDoc="1" locked="0" layoutInCell="1" allowOverlap="1" wp14:anchorId="7AA888BE" wp14:editId="2E92E8DF">
                <wp:simplePos x="0" y="0"/>
                <wp:positionH relativeFrom="column">
                  <wp:posOffset>7968615</wp:posOffset>
                </wp:positionH>
                <wp:positionV relativeFrom="paragraph">
                  <wp:posOffset>53340</wp:posOffset>
                </wp:positionV>
                <wp:extent cx="1289685" cy="1069975"/>
                <wp:effectExtent l="0" t="0" r="24765" b="15875"/>
                <wp:wrapNone/>
                <wp:docPr id="203" name="AutoShape 2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A888BE" id="AutoShape 2743" o:spid="_x0000_s1807" style="position:absolute;margin-left:627.45pt;margin-top:4.2pt;width:101.55pt;height:84.25pt;z-index:-2532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" fillcolor="white [3201]" strokecolor="#899068" strokeweight=".25pt">
                <v:shadow color="#868686"/>
                <v:textbox>
                  <w:txbxContent>
                    <w:p w:rsidR="00FA54BF" w:rsidRPr="00F862F4" w:rsidRDefault="00FA54BF" w:rsidP="002D4ABD">
                      <w:pPr>
                        <w:jc w:val="center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54FC72A0" wp14:editId="73C64621">
                <wp:simplePos x="0" y="0"/>
                <wp:positionH relativeFrom="column">
                  <wp:posOffset>6621780</wp:posOffset>
                </wp:positionH>
                <wp:positionV relativeFrom="paragraph">
                  <wp:posOffset>53340</wp:posOffset>
                </wp:positionV>
                <wp:extent cx="1289050" cy="1069975"/>
                <wp:effectExtent l="0" t="0" r="25400" b="15875"/>
                <wp:wrapNone/>
                <wp:docPr id="202" name="AutoShape 2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575ED3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FC72A0" id="AutoShape 2742" o:spid="_x0000_s1808" style="position:absolute;margin-left:521.4pt;margin-top:4.2pt;width:101.5pt;height:84.25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" fillcolor="white [3201]" strokecolor="#899068" strokeweight=".25pt">
                <v:shadow color="#868686"/>
                <v:textbox>
                  <w:txbxContent>
                    <w:p w:rsidR="00FA54BF" w:rsidRPr="00575ED3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737BA5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103232" behindDoc="0" locked="0" layoutInCell="1" allowOverlap="1" wp14:anchorId="2E0E393C" wp14:editId="72B68225">
                <wp:simplePos x="0" y="0"/>
                <wp:positionH relativeFrom="column">
                  <wp:posOffset>8002270</wp:posOffset>
                </wp:positionH>
                <wp:positionV relativeFrom="paragraph">
                  <wp:posOffset>130810</wp:posOffset>
                </wp:positionV>
                <wp:extent cx="473710" cy="440690"/>
                <wp:effectExtent l="0" t="0" r="0" b="0"/>
                <wp:wrapNone/>
                <wp:docPr id="164" name="Rectangle 2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2D4ABD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ข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0E393C" id="Rectangle 2720" o:spid="_x0000_s1809" style="position:absolute;margin-left:630.1pt;margin-top:10.3pt;width:37.3pt;height:34.7pt;z-index:25110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" filled="f" stroked="f" strokecolor="#899068" strokeweight=".5pt">
                <v:textbox>
                  <w:txbxContent>
                    <w:p w:rsidR="00FA54BF" w:rsidRPr="001218B4" w:rsidRDefault="00FA54BF" w:rsidP="002D4ABD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ข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86720" behindDoc="0" locked="0" layoutInCell="1" allowOverlap="1" wp14:anchorId="52997604" wp14:editId="64514680">
                <wp:simplePos x="0" y="0"/>
                <wp:positionH relativeFrom="column">
                  <wp:posOffset>3867785</wp:posOffset>
                </wp:positionH>
                <wp:positionV relativeFrom="paragraph">
                  <wp:posOffset>4511675</wp:posOffset>
                </wp:positionV>
                <wp:extent cx="1406525" cy="295275"/>
                <wp:effectExtent l="635" t="0" r="2540" b="3175"/>
                <wp:wrapNone/>
                <wp:docPr id="201" name="Rectangle 2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997604" id="Rectangle 2977" o:spid="_x0000_s1810" style="position:absolute;margin-left:304.55pt;margin-top:355.25pt;width:110.75pt;height:23.25pt;z-index:25308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JGD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80576" behindDoc="0" locked="0" layoutInCell="1" allowOverlap="1" wp14:anchorId="1D0A8E8B" wp14:editId="390B2F81">
                <wp:simplePos x="0" y="0"/>
                <wp:positionH relativeFrom="column">
                  <wp:posOffset>2520315</wp:posOffset>
                </wp:positionH>
                <wp:positionV relativeFrom="paragraph">
                  <wp:posOffset>4514850</wp:posOffset>
                </wp:positionV>
                <wp:extent cx="1406525" cy="295275"/>
                <wp:effectExtent l="0" t="0" r="0" b="0"/>
                <wp:wrapNone/>
                <wp:docPr id="200" name="Rectangle 2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0A8E8B" id="Rectangle 2976" o:spid="_x0000_s1811" style="position:absolute;margin-left:198.45pt;margin-top:355.5pt;width:110.75pt;height:23.25pt;z-index:25308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1Blvg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74432" behindDoc="0" locked="0" layoutInCell="1" allowOverlap="1" wp14:anchorId="7D2A4CDD" wp14:editId="5AD3B4CB">
                <wp:simplePos x="0" y="0"/>
                <wp:positionH relativeFrom="column">
                  <wp:posOffset>1172845</wp:posOffset>
                </wp:positionH>
                <wp:positionV relativeFrom="paragraph">
                  <wp:posOffset>4511675</wp:posOffset>
                </wp:positionV>
                <wp:extent cx="1406525" cy="295275"/>
                <wp:effectExtent l="1270" t="0" r="1905" b="3175"/>
                <wp:wrapNone/>
                <wp:docPr id="199" name="Rectangle 2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2A4CDD" id="Rectangle 2975" o:spid="_x0000_s1812" style="position:absolute;margin-left:92.35pt;margin-top:355.25pt;width:110.75pt;height:23.25pt;z-index:25307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QCGvg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68288" behindDoc="0" locked="0" layoutInCell="1" allowOverlap="1" wp14:anchorId="06CBA8FD" wp14:editId="4E1EB233">
                <wp:simplePos x="0" y="0"/>
                <wp:positionH relativeFrom="column">
                  <wp:posOffset>-173990</wp:posOffset>
                </wp:positionH>
                <wp:positionV relativeFrom="paragraph">
                  <wp:posOffset>4511675</wp:posOffset>
                </wp:positionV>
                <wp:extent cx="1406525" cy="295275"/>
                <wp:effectExtent l="0" t="0" r="0" b="3175"/>
                <wp:wrapNone/>
                <wp:docPr id="198" name="Rectangle 2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BA8FD" id="Rectangle 2974" o:spid="_x0000_s1813" style="position:absolute;margin-left:-13.7pt;margin-top:355.25pt;width:110.75pt;height:23.25pt;z-index:25306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sFg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62144" behindDoc="0" locked="0" layoutInCell="1" allowOverlap="1" wp14:anchorId="0AA72287" wp14:editId="48E439E8">
                <wp:simplePos x="0" y="0"/>
                <wp:positionH relativeFrom="column">
                  <wp:posOffset>7911465</wp:posOffset>
                </wp:positionH>
                <wp:positionV relativeFrom="paragraph">
                  <wp:posOffset>3397885</wp:posOffset>
                </wp:positionV>
                <wp:extent cx="1406525" cy="295275"/>
                <wp:effectExtent l="0" t="0" r="0" b="2540"/>
                <wp:wrapNone/>
                <wp:docPr id="197" name="Rectangle 2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72287" id="Rectangle 2973" o:spid="_x0000_s1814" style="position:absolute;margin-left:622.95pt;margin-top:267.55pt;width:110.75pt;height:23.25pt;z-index:2530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52928" behindDoc="0" locked="0" layoutInCell="1" allowOverlap="1" wp14:anchorId="768E6134" wp14:editId="4F34059F">
                <wp:simplePos x="0" y="0"/>
                <wp:positionH relativeFrom="column">
                  <wp:posOffset>6562090</wp:posOffset>
                </wp:positionH>
                <wp:positionV relativeFrom="paragraph">
                  <wp:posOffset>3397885</wp:posOffset>
                </wp:positionV>
                <wp:extent cx="1406525" cy="295275"/>
                <wp:effectExtent l="0" t="0" r="3810" b="2540"/>
                <wp:wrapNone/>
                <wp:docPr id="196" name="Rectangle 2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1429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8E6134" id="Rectangle 2972" o:spid="_x0000_s1815" style="position:absolute;margin-left:516.7pt;margin-top:267.55pt;width:110.75pt;height:23.25pt;z-index:25305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HGP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QuSzASdIAmfYayUbHuGYqyWWR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1429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43712" behindDoc="0" locked="0" layoutInCell="1" allowOverlap="1" wp14:anchorId="19C876D0" wp14:editId="3A82B911">
                <wp:simplePos x="0" y="0"/>
                <wp:positionH relativeFrom="column">
                  <wp:posOffset>5216525</wp:posOffset>
                </wp:positionH>
                <wp:positionV relativeFrom="paragraph">
                  <wp:posOffset>3397885</wp:posOffset>
                </wp:positionV>
                <wp:extent cx="1406525" cy="295275"/>
                <wp:effectExtent l="0" t="0" r="0" b="2540"/>
                <wp:wrapNone/>
                <wp:docPr id="195" name="Rectangle 2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1429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C876D0" id="Rectangle 2971" o:spid="_x0000_s1816" style="position:absolute;margin-left:410.75pt;margin-top:267.55pt;width:110.75pt;height:23.25pt;z-index:2530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1429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37568" behindDoc="0" locked="0" layoutInCell="1" allowOverlap="1" wp14:anchorId="4402A129" wp14:editId="33ED6F85">
                <wp:simplePos x="0" y="0"/>
                <wp:positionH relativeFrom="column">
                  <wp:posOffset>3869055</wp:posOffset>
                </wp:positionH>
                <wp:positionV relativeFrom="paragraph">
                  <wp:posOffset>3397885</wp:posOffset>
                </wp:positionV>
                <wp:extent cx="1406525" cy="295275"/>
                <wp:effectExtent l="1905" t="0" r="1270" b="2540"/>
                <wp:wrapNone/>
                <wp:docPr id="194" name="Rectangle 2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1429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02A129" id="Rectangle 2970" o:spid="_x0000_s1817" style="position:absolute;margin-left:304.65pt;margin-top:267.55pt;width:110.75pt;height:23.25pt;z-index:2530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U1Hvg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1429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28352" behindDoc="0" locked="0" layoutInCell="1" allowOverlap="1" wp14:anchorId="36DC220D" wp14:editId="3613134E">
                <wp:simplePos x="0" y="0"/>
                <wp:positionH relativeFrom="column">
                  <wp:posOffset>2521585</wp:posOffset>
                </wp:positionH>
                <wp:positionV relativeFrom="paragraph">
                  <wp:posOffset>3397885</wp:posOffset>
                </wp:positionV>
                <wp:extent cx="1406525" cy="295275"/>
                <wp:effectExtent l="0" t="0" r="0" b="2540"/>
                <wp:wrapNone/>
                <wp:docPr id="193" name="Rectangle 2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1429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DC220D" id="Rectangle 2969" o:spid="_x0000_s1818" style="position:absolute;margin-left:198.55pt;margin-top:267.55pt;width:110.75pt;height:23.25pt;z-index:25302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1429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20160" behindDoc="0" locked="0" layoutInCell="1" allowOverlap="1" wp14:anchorId="14D87539" wp14:editId="4F15D609">
                <wp:simplePos x="0" y="0"/>
                <wp:positionH relativeFrom="column">
                  <wp:posOffset>1174750</wp:posOffset>
                </wp:positionH>
                <wp:positionV relativeFrom="paragraph">
                  <wp:posOffset>3397885</wp:posOffset>
                </wp:positionV>
                <wp:extent cx="1406525" cy="295275"/>
                <wp:effectExtent l="3175" t="0" r="0" b="2540"/>
                <wp:wrapNone/>
                <wp:docPr id="192" name="Rectangle 2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D87539" id="Rectangle 2968" o:spid="_x0000_s1819" style="position:absolute;margin-left:92.5pt;margin-top:267.55pt;width:110.75pt;height:23.25pt;z-index:2530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11968" behindDoc="0" locked="0" layoutInCell="1" allowOverlap="1" wp14:anchorId="13C0F84E" wp14:editId="6D02846D">
                <wp:simplePos x="0" y="0"/>
                <wp:positionH relativeFrom="column">
                  <wp:posOffset>-173355</wp:posOffset>
                </wp:positionH>
                <wp:positionV relativeFrom="paragraph">
                  <wp:posOffset>3397885</wp:posOffset>
                </wp:positionV>
                <wp:extent cx="1406525" cy="295275"/>
                <wp:effectExtent l="0" t="0" r="0" b="2540"/>
                <wp:wrapNone/>
                <wp:docPr id="191" name="Rectangle 2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ขึ้น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C0F84E" id="Rectangle 2967" o:spid="_x0000_s1820" style="position:absolute;margin-left:-13.65pt;margin-top:267.55pt;width:110.75pt;height:23.25pt;z-index:25301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7EN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QuCzESdIAmfYayUbHuGYqyZGZ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ขึ้น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001728" behindDoc="0" locked="0" layoutInCell="1" allowOverlap="1" wp14:anchorId="149F3D5D" wp14:editId="3C01E4B0">
                <wp:simplePos x="0" y="0"/>
                <wp:positionH relativeFrom="column">
                  <wp:posOffset>7911465</wp:posOffset>
                </wp:positionH>
                <wp:positionV relativeFrom="paragraph">
                  <wp:posOffset>2281555</wp:posOffset>
                </wp:positionV>
                <wp:extent cx="1406525" cy="295275"/>
                <wp:effectExtent l="0" t="0" r="0" b="4445"/>
                <wp:wrapNone/>
                <wp:docPr id="190" name="Rectangle 2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9F3D5D" id="Rectangle 2966" o:spid="_x0000_s1821" style="position:absolute;margin-left:622.95pt;margin-top:179.65pt;width:110.75pt;height:23.25pt;z-index:2530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HDrvg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93536" behindDoc="0" locked="0" layoutInCell="1" allowOverlap="1" wp14:anchorId="2FAF0DDA" wp14:editId="69B33CD5">
                <wp:simplePos x="0" y="0"/>
                <wp:positionH relativeFrom="column">
                  <wp:posOffset>6562090</wp:posOffset>
                </wp:positionH>
                <wp:positionV relativeFrom="paragraph">
                  <wp:posOffset>2281555</wp:posOffset>
                </wp:positionV>
                <wp:extent cx="1406525" cy="295275"/>
                <wp:effectExtent l="0" t="0" r="3810" b="4445"/>
                <wp:wrapNone/>
                <wp:docPr id="189" name="Rectangle 2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AF0DDA" id="Rectangle 2965" o:spid="_x0000_s1822" style="position:absolute;margin-left:516.7pt;margin-top:179.65pt;width:110.75pt;height:23.25pt;z-index:2529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TLvw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85344" behindDoc="0" locked="0" layoutInCell="1" allowOverlap="1" wp14:anchorId="1C31B303" wp14:editId="39AD48B1">
                <wp:simplePos x="0" y="0"/>
                <wp:positionH relativeFrom="column">
                  <wp:posOffset>5216525</wp:posOffset>
                </wp:positionH>
                <wp:positionV relativeFrom="paragraph">
                  <wp:posOffset>2281555</wp:posOffset>
                </wp:positionV>
                <wp:extent cx="1406525" cy="295275"/>
                <wp:effectExtent l="0" t="0" r="0" b="4445"/>
                <wp:wrapNone/>
                <wp:docPr id="188" name="Rectangle 2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31B303" id="Rectangle 2964" o:spid="_x0000_s1823" style="position:absolute;margin-left:410.75pt;margin-top:179.65pt;width:110.75pt;height:23.25pt;z-index:2529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pUt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75104" behindDoc="0" locked="0" layoutInCell="1" allowOverlap="1" wp14:anchorId="47CA7688" wp14:editId="3D321D24">
                <wp:simplePos x="0" y="0"/>
                <wp:positionH relativeFrom="column">
                  <wp:posOffset>3869055</wp:posOffset>
                </wp:positionH>
                <wp:positionV relativeFrom="paragraph">
                  <wp:posOffset>2281555</wp:posOffset>
                </wp:positionV>
                <wp:extent cx="1406525" cy="295275"/>
                <wp:effectExtent l="1905" t="0" r="1270" b="4445"/>
                <wp:wrapNone/>
                <wp:docPr id="187" name="Rectangle 2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CA7688" id="Rectangle 2963" o:spid="_x0000_s1824" style="position:absolute;margin-left:304.65pt;margin-top:179.65pt;width:110.75pt;height:23.25pt;z-index:25297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+Qk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62816" behindDoc="0" locked="0" layoutInCell="1" allowOverlap="1" wp14:anchorId="4694D0D5" wp14:editId="561C64A7">
                <wp:simplePos x="0" y="0"/>
                <wp:positionH relativeFrom="column">
                  <wp:posOffset>2520315</wp:posOffset>
                </wp:positionH>
                <wp:positionV relativeFrom="paragraph">
                  <wp:posOffset>2281555</wp:posOffset>
                </wp:positionV>
                <wp:extent cx="1406525" cy="295275"/>
                <wp:effectExtent l="0" t="0" r="0" b="4445"/>
                <wp:wrapNone/>
                <wp:docPr id="186" name="Rectangle 2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94D0D5" id="Rectangle 2962" o:spid="_x0000_s1825" style="position:absolute;margin-left:198.45pt;margin-top:179.65pt;width:110.75pt;height:23.25pt;z-index:2529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CXC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54624" behindDoc="0" locked="0" layoutInCell="1" allowOverlap="1" wp14:anchorId="1A4E3C61" wp14:editId="466F0352">
                <wp:simplePos x="0" y="0"/>
                <wp:positionH relativeFrom="column">
                  <wp:posOffset>1174750</wp:posOffset>
                </wp:positionH>
                <wp:positionV relativeFrom="paragraph">
                  <wp:posOffset>2281555</wp:posOffset>
                </wp:positionV>
                <wp:extent cx="1406525" cy="295275"/>
                <wp:effectExtent l="3175" t="0" r="0" b="4445"/>
                <wp:wrapNone/>
                <wp:docPr id="185" name="Rectangle 2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9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4E3C61" id="Rectangle 2961" o:spid="_x0000_s1826" style="position:absolute;margin-left:92.5pt;margin-top:179.65pt;width:110.75pt;height:23.25pt;z-index:25295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9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43360" behindDoc="0" locked="0" layoutInCell="1" allowOverlap="1" wp14:anchorId="2BDF2F77" wp14:editId="2C2CB76E">
                <wp:simplePos x="0" y="0"/>
                <wp:positionH relativeFrom="column">
                  <wp:posOffset>-173355</wp:posOffset>
                </wp:positionH>
                <wp:positionV relativeFrom="paragraph">
                  <wp:posOffset>2281555</wp:posOffset>
                </wp:positionV>
                <wp:extent cx="1406525" cy="295275"/>
                <wp:effectExtent l="0" t="0" r="0" b="4445"/>
                <wp:wrapNone/>
                <wp:docPr id="184" name="Rectangle 2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8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DF2F77" id="Rectangle 2960" o:spid="_x0000_s1827" style="position:absolute;margin-left:-13.65pt;margin-top:179.65pt;width:110.75pt;height:23.25pt;z-index:2529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8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34144" behindDoc="0" locked="0" layoutInCell="1" allowOverlap="1" wp14:anchorId="4A85D093" wp14:editId="0A9F7A89">
                <wp:simplePos x="0" y="0"/>
                <wp:positionH relativeFrom="column">
                  <wp:posOffset>7910830</wp:posOffset>
                </wp:positionH>
                <wp:positionV relativeFrom="paragraph">
                  <wp:posOffset>1164590</wp:posOffset>
                </wp:positionV>
                <wp:extent cx="1406525" cy="295275"/>
                <wp:effectExtent l="0" t="2540" r="0" b="0"/>
                <wp:wrapNone/>
                <wp:docPr id="183" name="Rectangle 2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แรม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7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85D093" id="Rectangle 2959" o:spid="_x0000_s1828" style="position:absolute;margin-left:622.9pt;margin-top:91.7pt;width:110.75pt;height:23.25pt;z-index:2529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แรม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7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23904" behindDoc="0" locked="0" layoutInCell="1" allowOverlap="1" wp14:anchorId="232C9929" wp14:editId="00FC8700">
                <wp:simplePos x="0" y="0"/>
                <wp:positionH relativeFrom="column">
                  <wp:posOffset>6564630</wp:posOffset>
                </wp:positionH>
                <wp:positionV relativeFrom="paragraph">
                  <wp:posOffset>1164590</wp:posOffset>
                </wp:positionV>
                <wp:extent cx="1406525" cy="295275"/>
                <wp:effectExtent l="1905" t="2540" r="1270" b="0"/>
                <wp:wrapNone/>
                <wp:docPr id="182" name="Rectangle 2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6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2C9929" id="Rectangle 2958" o:spid="_x0000_s1829" style="position:absolute;margin-left:516.9pt;margin-top:91.7pt;width:110.75pt;height:23.25pt;z-index:25292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6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17760" behindDoc="0" locked="0" layoutInCell="1" allowOverlap="1" wp14:anchorId="72D3BAF4" wp14:editId="3FB80612">
                <wp:simplePos x="0" y="0"/>
                <wp:positionH relativeFrom="column">
                  <wp:posOffset>5216525</wp:posOffset>
                </wp:positionH>
                <wp:positionV relativeFrom="paragraph">
                  <wp:posOffset>1164590</wp:posOffset>
                </wp:positionV>
                <wp:extent cx="1406525" cy="295275"/>
                <wp:effectExtent l="0" t="2540" r="0" b="0"/>
                <wp:wrapNone/>
                <wp:docPr id="181" name="Rectangle 2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D3BAF4" id="Rectangle 2957" o:spid="_x0000_s1830" style="position:absolute;margin-left:410.75pt;margin-top:91.7pt;width:110.75pt;height:23.25pt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rJE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911616" behindDoc="0" locked="0" layoutInCell="1" allowOverlap="1" wp14:anchorId="11CDC76B" wp14:editId="1E681669">
                <wp:simplePos x="0" y="0"/>
                <wp:positionH relativeFrom="column">
                  <wp:posOffset>3869055</wp:posOffset>
                </wp:positionH>
                <wp:positionV relativeFrom="paragraph">
                  <wp:posOffset>1164590</wp:posOffset>
                </wp:positionV>
                <wp:extent cx="1406525" cy="295275"/>
                <wp:effectExtent l="1905" t="2540" r="1270" b="0"/>
                <wp:wrapNone/>
                <wp:docPr id="180" name="Rectangle 2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CDC76B" id="Rectangle 2956" o:spid="_x0000_s1831" style="position:absolute;margin-left:304.65pt;margin-top:91.7pt;width:110.75pt;height:23.25pt;z-index:2529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87040" behindDoc="0" locked="0" layoutInCell="1" allowOverlap="1" wp14:anchorId="1A307903" wp14:editId="509F2AC6">
                <wp:simplePos x="0" y="0"/>
                <wp:positionH relativeFrom="column">
                  <wp:posOffset>2521585</wp:posOffset>
                </wp:positionH>
                <wp:positionV relativeFrom="paragraph">
                  <wp:posOffset>1164590</wp:posOffset>
                </wp:positionV>
                <wp:extent cx="1406525" cy="295275"/>
                <wp:effectExtent l="0" t="2540" r="0" b="0"/>
                <wp:wrapNone/>
                <wp:docPr id="179" name="Rectangle 2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307903" id="Rectangle 2955" o:spid="_x0000_s1832" style="position:absolute;margin-left:198.55pt;margin-top:91.7pt;width:110.75pt;height:23.25pt;z-index:25288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80896" behindDoc="0" locked="0" layoutInCell="1" allowOverlap="1" wp14:anchorId="0538E119" wp14:editId="72203686">
                <wp:simplePos x="0" y="0"/>
                <wp:positionH relativeFrom="column">
                  <wp:posOffset>1174750</wp:posOffset>
                </wp:positionH>
                <wp:positionV relativeFrom="paragraph">
                  <wp:posOffset>1164590</wp:posOffset>
                </wp:positionV>
                <wp:extent cx="1406525" cy="295275"/>
                <wp:effectExtent l="3175" t="2540" r="0" b="0"/>
                <wp:wrapNone/>
                <wp:docPr id="178" name="Rectangle 2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38E119" id="Rectangle 2954" o:spid="_x0000_s1833" style="position:absolute;margin-left:92.5pt;margin-top:91.7pt;width:110.75pt;height:23.25pt;z-index:25288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fXj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69632" behindDoc="0" locked="0" layoutInCell="1" allowOverlap="1" wp14:anchorId="58D8A698" wp14:editId="0A7BEF10">
                <wp:simplePos x="0" y="0"/>
                <wp:positionH relativeFrom="column">
                  <wp:posOffset>7910830</wp:posOffset>
                </wp:positionH>
                <wp:positionV relativeFrom="paragraph">
                  <wp:posOffset>49530</wp:posOffset>
                </wp:positionV>
                <wp:extent cx="1406525" cy="295275"/>
                <wp:effectExtent l="0" t="1905" r="0" b="0"/>
                <wp:wrapNone/>
                <wp:docPr id="177" name="Rectangle 2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15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D8A698" id="Rectangle 2952" o:spid="_x0000_s1834" style="position:absolute;margin-left:622.9pt;margin-top:3.9pt;width:110.75pt;height:23.25pt;z-index:25286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15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61440" behindDoc="0" locked="0" layoutInCell="1" allowOverlap="1" wp14:anchorId="4F8EE41F" wp14:editId="37D252A7">
                <wp:simplePos x="0" y="0"/>
                <wp:positionH relativeFrom="column">
                  <wp:posOffset>6562090</wp:posOffset>
                </wp:positionH>
                <wp:positionV relativeFrom="paragraph">
                  <wp:posOffset>49530</wp:posOffset>
                </wp:positionV>
                <wp:extent cx="1406525" cy="295275"/>
                <wp:effectExtent l="0" t="1905" r="3810" b="0"/>
                <wp:wrapNone/>
                <wp:docPr id="176" name="Rectangle 2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14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8EE41F" id="Rectangle 2951" o:spid="_x0000_s1835" style="position:absolute;margin-left:516.7pt;margin-top:3.9pt;width:110.75pt;height:23.25pt;z-index:25286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14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55296" behindDoc="0" locked="0" layoutInCell="1" allowOverlap="1" wp14:anchorId="1AB99EE5" wp14:editId="5E1182F1">
                <wp:simplePos x="0" y="0"/>
                <wp:positionH relativeFrom="column">
                  <wp:posOffset>5216525</wp:posOffset>
                </wp:positionH>
                <wp:positionV relativeFrom="paragraph">
                  <wp:posOffset>49530</wp:posOffset>
                </wp:positionV>
                <wp:extent cx="1406525" cy="295275"/>
                <wp:effectExtent l="0" t="1905" r="0" b="0"/>
                <wp:wrapNone/>
                <wp:docPr id="175" name="Rectangle 2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13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B99EE5" id="Rectangle 2950" o:spid="_x0000_s1836" style="position:absolute;margin-left:410.75pt;margin-top:3.9pt;width:110.75pt;height:23.25pt;z-index:25285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13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49152" behindDoc="0" locked="0" layoutInCell="1" allowOverlap="1" wp14:anchorId="60D949E4" wp14:editId="0AF490B7">
                <wp:simplePos x="0" y="0"/>
                <wp:positionH relativeFrom="column">
                  <wp:posOffset>3869055</wp:posOffset>
                </wp:positionH>
                <wp:positionV relativeFrom="paragraph">
                  <wp:posOffset>49530</wp:posOffset>
                </wp:positionV>
                <wp:extent cx="1406525" cy="295275"/>
                <wp:effectExtent l="1905" t="1905" r="1270" b="0"/>
                <wp:wrapNone/>
                <wp:docPr id="174" name="Rectangle 2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12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D949E4" id="Rectangle 2949" o:spid="_x0000_s1837" style="position:absolute;margin-left:304.65pt;margin-top:3.9pt;width:110.75pt;height:23.25pt;z-index:25284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Ztjvg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12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29696" behindDoc="0" locked="0" layoutInCell="1" allowOverlap="1" wp14:anchorId="63606AA2" wp14:editId="04E7C4DD">
                <wp:simplePos x="0" y="0"/>
                <wp:positionH relativeFrom="column">
                  <wp:posOffset>2521585</wp:posOffset>
                </wp:positionH>
                <wp:positionV relativeFrom="paragraph">
                  <wp:posOffset>49530</wp:posOffset>
                </wp:positionV>
                <wp:extent cx="1406525" cy="295275"/>
                <wp:effectExtent l="0" t="1905" r="0" b="0"/>
                <wp:wrapNone/>
                <wp:docPr id="173" name="Rectangle 2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06AA2" id="Rectangle 2948" o:spid="_x0000_s1838" style="position:absolute;margin-left:198.55pt;margin-top:3.9pt;width:110.75pt;height:23.25pt;z-index:25282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766208" behindDoc="0" locked="0" layoutInCell="1" allowOverlap="1" wp14:anchorId="4A77F700" wp14:editId="774B94FC">
                <wp:simplePos x="0" y="0"/>
                <wp:positionH relativeFrom="column">
                  <wp:posOffset>1174750</wp:posOffset>
                </wp:positionH>
                <wp:positionV relativeFrom="paragraph">
                  <wp:posOffset>49530</wp:posOffset>
                </wp:positionV>
                <wp:extent cx="1406525" cy="295275"/>
                <wp:effectExtent l="3175" t="1905" r="0" b="0"/>
                <wp:wrapNone/>
                <wp:docPr id="172" name="Rectangle 2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ขึ้น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10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7F700" id="Rectangle 2947" o:spid="_x0000_s1839" style="position:absolute;margin-left:92.5pt;margin-top:3.9pt;width:110.75pt;height:23.25pt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ขึ้น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10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68896" behindDoc="0" locked="0" layoutInCell="1" allowOverlap="1" wp14:anchorId="252B54D2" wp14:editId="0A61B11E">
                <wp:simplePos x="0" y="0"/>
                <wp:positionH relativeFrom="column">
                  <wp:posOffset>7969250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6350" t="13335" r="9525" b="13335"/>
                <wp:wrapNone/>
                <wp:docPr id="171" name="AutoShape 2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2B54D2" id="AutoShape 2750" o:spid="_x0000_s1840" style="position:absolute;margin-left:627.5pt;margin-top:6.3pt;width:101.5pt;height:84.15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" filled="f" strokecolor="#899068" strokeweight=".5pt">
                <v:textbox>
                  <w:txbxContent>
                    <w:p w:rsidR="00FA54BF" w:rsidRPr="00F862F4" w:rsidRDefault="00FA54BF" w:rsidP="002D4ABD">
                      <w:pPr>
                        <w:jc w:val="center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47392" behindDoc="1" locked="0" layoutInCell="1" allowOverlap="1" wp14:anchorId="60D4818C" wp14:editId="537AB3CC">
                <wp:simplePos x="0" y="0"/>
                <wp:positionH relativeFrom="column">
                  <wp:posOffset>6622415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2065" t="13335" r="13970" b="13335"/>
                <wp:wrapNone/>
                <wp:docPr id="170" name="AutoShape 2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D4818C" id="AutoShape 2749" o:spid="_x0000_s1841" style="position:absolute;margin-left:521.45pt;margin-top:6.3pt;width:101.45pt;height:84.15pt;z-index:-25096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17696" behindDoc="0" locked="0" layoutInCell="1" allowOverlap="1" wp14:anchorId="25506E14" wp14:editId="199BCE5C">
                <wp:simplePos x="0" y="0"/>
                <wp:positionH relativeFrom="column">
                  <wp:posOffset>5274310</wp:posOffset>
                </wp:positionH>
                <wp:positionV relativeFrom="paragraph">
                  <wp:posOffset>80010</wp:posOffset>
                </wp:positionV>
                <wp:extent cx="1289685" cy="1068705"/>
                <wp:effectExtent l="6985" t="13335" r="8255" b="13335"/>
                <wp:wrapNone/>
                <wp:docPr id="169" name="AutoShape 2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506E14" id="AutoShape 2748" o:spid="_x0000_s1842" style="position:absolute;margin-left:415.3pt;margin-top:6.3pt;width:101.55pt;height:84.15p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094851C7" wp14:editId="3675F52B">
                <wp:simplePos x="0" y="0"/>
                <wp:positionH relativeFrom="column">
                  <wp:posOffset>3926840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12065" t="13335" r="13335" b="13335"/>
                <wp:wrapNone/>
                <wp:docPr id="168" name="AutoShape 2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94851C7" id="AutoShape 2747" o:spid="_x0000_s1843" style="position:absolute;margin-left:309.2pt;margin-top:6.3pt;width:101.5pt;height:84.15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 wp14:anchorId="664B3D19" wp14:editId="6F73D70C">
                <wp:simplePos x="0" y="0"/>
                <wp:positionH relativeFrom="column">
                  <wp:posOffset>2579370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7620" t="13335" r="8255" b="13335"/>
                <wp:wrapNone/>
                <wp:docPr id="167" name="AutoShape 2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4B3D19" id="AutoShape 2746" o:spid="_x0000_s1844" style="position:absolute;margin-left:203.1pt;margin-top:6.3pt;width:101.5pt;height:84.15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4A0DE7F0" wp14:editId="1287B057">
                <wp:simplePos x="0" y="0"/>
                <wp:positionH relativeFrom="column">
                  <wp:posOffset>1232535</wp:posOffset>
                </wp:positionH>
                <wp:positionV relativeFrom="paragraph">
                  <wp:posOffset>80010</wp:posOffset>
                </wp:positionV>
                <wp:extent cx="1288415" cy="1068705"/>
                <wp:effectExtent l="13335" t="13335" r="12700" b="13335"/>
                <wp:wrapNone/>
                <wp:docPr id="166" name="AutoShape 2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0DE7F0" id="AutoShape 2745" o:spid="_x0000_s1845" style="position:absolute;margin-left:97.05pt;margin-top:6.3pt;width:101.45pt;height:84.15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7A84BE63" wp14:editId="5188D26D">
                <wp:simplePos x="0" y="0"/>
                <wp:positionH relativeFrom="column">
                  <wp:posOffset>-114300</wp:posOffset>
                </wp:positionH>
                <wp:positionV relativeFrom="paragraph">
                  <wp:posOffset>80010</wp:posOffset>
                </wp:positionV>
                <wp:extent cx="1289050" cy="1068705"/>
                <wp:effectExtent l="0" t="0" r="25400" b="17145"/>
                <wp:wrapNone/>
                <wp:docPr id="165" name="AutoShape 2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87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A84BE63" id="AutoShape 2744" o:spid="_x0000_s1846" style="position:absolute;margin-left:-9pt;margin-top:6.3pt;width:101.5pt;height:84.15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" fillcolor="white [3201]" strokecolor="#899068" strokeweight=".25pt">
                <v:shadow color="#868686"/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2D4ABD" w:rsidP="002D4ABD">
      <w:pPr>
        <w:jc w:val="center"/>
      </w:pPr>
    </w:p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872704" behindDoc="0" locked="0" layoutInCell="1" allowOverlap="1" wp14:anchorId="12010A3A" wp14:editId="4CF20921">
                <wp:simplePos x="0" y="0"/>
                <wp:positionH relativeFrom="column">
                  <wp:posOffset>-173355</wp:posOffset>
                </wp:positionH>
                <wp:positionV relativeFrom="paragraph">
                  <wp:posOffset>66675</wp:posOffset>
                </wp:positionV>
                <wp:extent cx="1406525" cy="295275"/>
                <wp:effectExtent l="0" t="0" r="0" b="0"/>
                <wp:wrapNone/>
                <wp:docPr id="163" name="Rectangle 2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AA2330" w:rsidRDefault="00FA54BF" w:rsidP="00AA2330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C01449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แรม</w:t>
                            </w: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1 </w:t>
                            </w:r>
                            <w:r w:rsidRPr="00575ED3"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cs/>
                                <w:lang w:bidi="th-TH"/>
                              </w:rPr>
                              <w:t>ค่ำ เดือน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28"/>
                                <w:szCs w:val="28"/>
                                <w:lang w:bidi="th-TH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010A3A" id="Rectangle 2953" o:spid="_x0000_s1847" style="position:absolute;margin-left:-13.65pt;margin-top:5.25pt;width:110.75pt;height:23.25pt;z-index:25287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" filled="f" stroked="f" strokecolor="#899068" strokeweight=".5pt">
                <v:textbox>
                  <w:txbxContent>
                    <w:p w:rsidR="00FA54BF" w:rsidRPr="00AA2330" w:rsidRDefault="00FA54BF" w:rsidP="00AA2330">
                      <w:pPr>
                        <w:jc w:val="center"/>
                        <w:rPr>
                          <w:szCs w:val="28"/>
                        </w:rPr>
                      </w:pPr>
                      <w:r w:rsidRPr="00C01449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แรม</w:t>
                      </w: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 xml:space="preserve">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1 </w:t>
                      </w:r>
                      <w:r w:rsidRPr="00575ED3"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cs/>
                          <w:lang w:bidi="th-TH"/>
                        </w:rPr>
                        <w:t>ค่ำ เดือน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28"/>
                          <w:szCs w:val="28"/>
                          <w:lang w:bidi="th-TH"/>
                        </w:rPr>
                        <w:t xml:space="preserve"> 1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737BA5" w:rsidP="002D4ABD">
      <w:r>
        <w:rPr>
          <w:noProof/>
          <w:lang w:bidi="th-TH"/>
        </w:rPr>
        <w:drawing>
          <wp:anchor distT="0" distB="0" distL="114300" distR="114300" simplePos="0" relativeHeight="251022336" behindDoc="1" locked="0" layoutInCell="1" allowOverlap="1" wp14:anchorId="7C552611" wp14:editId="69A2520F">
            <wp:simplePos x="0" y="0"/>
            <wp:positionH relativeFrom="column">
              <wp:posOffset>8004810</wp:posOffset>
            </wp:positionH>
            <wp:positionV relativeFrom="paragraph">
              <wp:posOffset>128905</wp:posOffset>
            </wp:positionV>
            <wp:extent cx="483870" cy="570865"/>
            <wp:effectExtent l="0" t="0" r="0" b="635"/>
            <wp:wrapNone/>
            <wp:docPr id="10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2701696" behindDoc="1" locked="0" layoutInCell="1" allowOverlap="1" wp14:anchorId="1332FB45" wp14:editId="25DE362C">
            <wp:simplePos x="0" y="0"/>
            <wp:positionH relativeFrom="column">
              <wp:posOffset>-76200</wp:posOffset>
            </wp:positionH>
            <wp:positionV relativeFrom="paragraph">
              <wp:posOffset>119380</wp:posOffset>
            </wp:positionV>
            <wp:extent cx="483870" cy="570865"/>
            <wp:effectExtent l="0" t="0" r="0" b="635"/>
            <wp:wrapNone/>
            <wp:docPr id="9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13696" behindDoc="1" locked="0" layoutInCell="1" allowOverlap="1" wp14:anchorId="58D100FD" wp14:editId="651FBCEE">
                <wp:simplePos x="0" y="0"/>
                <wp:positionH relativeFrom="column">
                  <wp:posOffset>7969250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6350" t="10795" r="9525" b="5715"/>
                <wp:wrapNone/>
                <wp:docPr id="162" name="AutoShape 2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737BA5">
                            <w:pPr>
                              <w:jc w:val="right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D100FD" id="AutoShape 2730" o:spid="_x0000_s1848" style="position:absolute;margin-left:627.5pt;margin-top:8.35pt;width:101.5pt;height:84.2pt;z-index:-2533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" filled="f" strokecolor="#899068" strokeweight=".5pt">
                <v:textbox>
                  <w:txbxContent>
                    <w:p w:rsidR="00FA54BF" w:rsidRPr="00F862F4" w:rsidRDefault="00FA54BF" w:rsidP="00737BA5">
                      <w:pPr>
                        <w:jc w:val="right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D9FDA32" wp14:editId="48825A93">
                <wp:simplePos x="0" y="0"/>
                <wp:positionH relativeFrom="column">
                  <wp:posOffset>6622415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2065" t="10795" r="13970" b="5715"/>
                <wp:wrapNone/>
                <wp:docPr id="161" name="AutoShape 2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9FDA32" id="AutoShape 2729" o:spid="_x0000_s1849" style="position:absolute;margin-left:521.45pt;margin-top:8.35pt;width:101.45pt;height:84.2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4BD98BE6" wp14:editId="73D8CFDE">
                <wp:simplePos x="0" y="0"/>
                <wp:positionH relativeFrom="column">
                  <wp:posOffset>5274310</wp:posOffset>
                </wp:positionH>
                <wp:positionV relativeFrom="paragraph">
                  <wp:posOffset>106045</wp:posOffset>
                </wp:positionV>
                <wp:extent cx="1289685" cy="1069340"/>
                <wp:effectExtent l="6985" t="10795" r="8255" b="5715"/>
                <wp:wrapNone/>
                <wp:docPr id="160" name="AutoShape 2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68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BD98BE6" id="AutoShape 2728" o:spid="_x0000_s1850" style="position:absolute;margin-left:415.3pt;margin-top:8.35pt;width:101.55pt;height:84.2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5FAB6544" wp14:editId="4D58D804">
                <wp:simplePos x="0" y="0"/>
                <wp:positionH relativeFrom="column">
                  <wp:posOffset>3926840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12065" t="10795" r="13335" b="5715"/>
                <wp:wrapNone/>
                <wp:docPr id="159" name="AutoShape 2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FAB6544" id="AutoShape 2727" o:spid="_x0000_s1851" style="position:absolute;margin-left:309.2pt;margin-top:8.35pt;width:101.5pt;height:84.2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463E406" wp14:editId="672F9A76">
                <wp:simplePos x="0" y="0"/>
                <wp:positionH relativeFrom="column">
                  <wp:posOffset>2579370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7620" t="10795" r="8255" b="5715"/>
                <wp:wrapNone/>
                <wp:docPr id="158" name="AutoShape 2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463E406" id="AutoShape 2726" o:spid="_x0000_s1852" style="position:absolute;margin-left:203.1pt;margin-top:8.35pt;width:101.5pt;height:84.2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8458A5E" wp14:editId="0EDA0866">
                <wp:simplePos x="0" y="0"/>
                <wp:positionH relativeFrom="column">
                  <wp:posOffset>1232535</wp:posOffset>
                </wp:positionH>
                <wp:positionV relativeFrom="paragraph">
                  <wp:posOffset>106045</wp:posOffset>
                </wp:positionV>
                <wp:extent cx="1288415" cy="1069340"/>
                <wp:effectExtent l="13335" t="10795" r="12700" b="5715"/>
                <wp:wrapNone/>
                <wp:docPr id="157" name="AutoShape 2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75645C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458A5E" id="AutoShape 2725" o:spid="_x0000_s1853" style="position:absolute;margin-left:97.05pt;margin-top:8.35pt;width:101.45pt;height:84.2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" filled="f" strokecolor="#899068" strokeweight=".5pt">
                <v:textbox>
                  <w:txbxContent>
                    <w:p w:rsidR="00FA54BF" w:rsidRPr="0075645C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D80F922" wp14:editId="37E28384">
                <wp:simplePos x="0" y="0"/>
                <wp:positionH relativeFrom="column">
                  <wp:posOffset>-114300</wp:posOffset>
                </wp:positionH>
                <wp:positionV relativeFrom="paragraph">
                  <wp:posOffset>106045</wp:posOffset>
                </wp:positionV>
                <wp:extent cx="1289050" cy="1069340"/>
                <wp:effectExtent l="9525" t="10795" r="6350" b="5715"/>
                <wp:wrapNone/>
                <wp:docPr id="156" name="AutoShape 2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737BA5">
                            <w:pPr>
                              <w:jc w:val="right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80F922" id="AutoShape 2724" o:spid="_x0000_s1854" style="position:absolute;margin-left:-9pt;margin-top:8.35pt;width:101.5pt;height:84.2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NeqmgIAADkFAAAOAAAAZHJzL2Uyb0RvYy54bWysVNuO0zAQfUfiHyy/d3PZNG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737BA5">
                      <w:pPr>
                        <w:jc w:val="right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2D4ABD" w:rsidP="002D4ABD"/>
    <w:p w:rsidR="002D4ABD" w:rsidRDefault="002D4ABD" w:rsidP="002D4ABD"/>
    <w:p w:rsidR="002D4ABD" w:rsidRDefault="002D4ABD" w:rsidP="002D4ABD"/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01056" behindDoc="0" locked="0" layoutInCell="1" allowOverlap="1" wp14:anchorId="3AD390B1" wp14:editId="6162B169">
                <wp:simplePos x="0" y="0"/>
                <wp:positionH relativeFrom="column">
                  <wp:posOffset>5220970</wp:posOffset>
                </wp:positionH>
                <wp:positionV relativeFrom="paragraph">
                  <wp:posOffset>85725</wp:posOffset>
                </wp:positionV>
                <wp:extent cx="1365885" cy="295275"/>
                <wp:effectExtent l="1270" t="0" r="4445" b="0"/>
                <wp:wrapNone/>
                <wp:docPr id="154" name="Rectangle 2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88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2D4ABD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Christmas</w:t>
                            </w:r>
                            <w:r w:rsidR="005E0ABA"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 xml:space="preserve"> Day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D390B1" id="Rectangle 2980" o:spid="_x0000_s1855" style="position:absolute;margin-left:411.1pt;margin-top:6.75pt;width:107.55pt;height:23.25pt;z-index:25310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1C6235" w:rsidRDefault="00FA54BF" w:rsidP="002D4ABD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Christmas</w:t>
                      </w:r>
                      <w:r w:rsidR="005E0ABA"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 xml:space="preserve"> Day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223D048E" wp14:editId="19E47549">
                <wp:simplePos x="0" y="0"/>
                <wp:positionH relativeFrom="column">
                  <wp:posOffset>7969250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350" t="8890" r="9525" b="7620"/>
                <wp:wrapNone/>
                <wp:docPr id="153" name="AutoShape 2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F862F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</w:pPr>
                            <w:r w:rsidRPr="00F862F4">
                              <w:rPr>
                                <w:b/>
                                <w:bCs/>
                                <w:color w:val="4F81BD" w:themeColor="accent1"/>
                                <w:sz w:val="100"/>
                                <w:szCs w:val="100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3D048E" id="AutoShape 2736" o:spid="_x0000_s1856" style="position:absolute;margin-left:627.5pt;margin-top:10.45pt;width:101.5pt;height:84.2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wE8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" filled="f" strokecolor="#899068" strokeweight=".5pt">
                <v:textbox>
                  <w:txbxContent>
                    <w:p w:rsidR="00FA54BF" w:rsidRPr="00F862F4" w:rsidRDefault="00FA54BF" w:rsidP="002D4ABD">
                      <w:pPr>
                        <w:jc w:val="center"/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</w:pPr>
                      <w:r w:rsidRPr="00F862F4">
                        <w:rPr>
                          <w:b/>
                          <w:bCs/>
                          <w:color w:val="4F81BD" w:themeColor="accent1"/>
                          <w:sz w:val="100"/>
                          <w:szCs w:val="100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0015744" behindDoc="1" locked="0" layoutInCell="1" allowOverlap="1" wp14:anchorId="6C741FBF" wp14:editId="3DF2E55D">
                <wp:simplePos x="0" y="0"/>
                <wp:positionH relativeFrom="column">
                  <wp:posOffset>6622415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2065" t="8890" r="13970" b="7620"/>
                <wp:wrapNone/>
                <wp:docPr id="152" name="AutoShape 2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741FBF" id="AutoShape 2735" o:spid="_x0000_s1857" style="position:absolute;margin-left:521.45pt;margin-top:10.45pt;width:101.45pt;height:84.2pt;z-index:-2533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2A55E7BE" wp14:editId="3CA83E63">
                <wp:simplePos x="0" y="0"/>
                <wp:positionH relativeFrom="column">
                  <wp:posOffset>3926840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12065" t="8890" r="13335" b="7620"/>
                <wp:wrapNone/>
                <wp:docPr id="151" name="AutoShape 2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55E7BE" id="AutoShape 2734" o:spid="_x0000_s1858" style="position:absolute;margin-left:309.2pt;margin-top:10.45pt;width:101.5pt;height:84.2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4wK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1D6E380E" wp14:editId="28692DA1">
                <wp:simplePos x="0" y="0"/>
                <wp:positionH relativeFrom="column">
                  <wp:posOffset>2579370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7620" t="8890" r="8255" b="7620"/>
                <wp:wrapNone/>
                <wp:docPr id="150" name="AutoShape 2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6E380E" id="AutoShape 2733" o:spid="_x0000_s1859" style="position:absolute;margin-left:203.1pt;margin-top:10.45pt;width:101.5pt;height:84.2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66084A55" wp14:editId="67189EB4">
                <wp:simplePos x="0" y="0"/>
                <wp:positionH relativeFrom="column">
                  <wp:posOffset>1232535</wp:posOffset>
                </wp:positionH>
                <wp:positionV relativeFrom="paragraph">
                  <wp:posOffset>132715</wp:posOffset>
                </wp:positionV>
                <wp:extent cx="1288415" cy="1069340"/>
                <wp:effectExtent l="13335" t="8890" r="12700" b="7620"/>
                <wp:wrapNone/>
                <wp:docPr id="149" name="AutoShape 2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084A55" id="AutoShape 2732" o:spid="_x0000_s1860" style="position:absolute;margin-left:97.05pt;margin-top:10.45pt;width:101.45pt;height:84.2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368D5AF3" wp14:editId="67E6E3E8">
                <wp:simplePos x="0" y="0"/>
                <wp:positionH relativeFrom="column">
                  <wp:posOffset>-114300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9525" t="8890" r="6350" b="7620"/>
                <wp:wrapNone/>
                <wp:docPr id="148" name="AutoShape 2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8D5AF3" id="AutoShape 2731" o:spid="_x0000_s1861" style="position:absolute;margin-left:-9pt;margin-top:10.45pt;width:101.5pt;height:84.2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" filled="f" strokecolor="#899068" strokeweight=".5pt">
                <v:textbox>
                  <w:txbxContent>
                    <w:p w:rsidR="00FA54BF" w:rsidRPr="00A05304" w:rsidRDefault="00FA54BF" w:rsidP="002D4ABD">
                      <w:pPr>
                        <w:jc w:val="center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90336" behindDoc="1" locked="0" layoutInCell="1" allowOverlap="1" wp14:anchorId="1FC22E00" wp14:editId="776B6CFF">
                <wp:simplePos x="0" y="0"/>
                <wp:positionH relativeFrom="column">
                  <wp:posOffset>5274310</wp:posOffset>
                </wp:positionH>
                <wp:positionV relativeFrom="paragraph">
                  <wp:posOffset>132715</wp:posOffset>
                </wp:positionV>
                <wp:extent cx="1289050" cy="1069340"/>
                <wp:effectExtent l="6985" t="8890" r="8890" b="7620"/>
                <wp:wrapNone/>
                <wp:docPr id="147" name="AutoShape 2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C22E00" id="AutoShape 2722" o:spid="_x0000_s1862" style="position:absolute;margin-left:415.3pt;margin-top:10.45pt;width:101.5pt;height:84.2pt;z-index:-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3471F5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03104" behindDoc="0" locked="0" layoutInCell="1" allowOverlap="1" wp14:anchorId="48BB33C5" wp14:editId="50BDD6AB">
                <wp:simplePos x="0" y="0"/>
                <wp:positionH relativeFrom="column">
                  <wp:posOffset>-167005</wp:posOffset>
                </wp:positionH>
                <wp:positionV relativeFrom="paragraph">
                  <wp:posOffset>159385</wp:posOffset>
                </wp:positionV>
                <wp:extent cx="473710" cy="440690"/>
                <wp:effectExtent l="4445" t="0" r="0" b="1270"/>
                <wp:wrapNone/>
                <wp:docPr id="146" name="Rectangle 2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371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218B4" w:rsidRDefault="00FA54BF" w:rsidP="002D4ABD">
                            <w:pPr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</w:pPr>
                            <w:proofErr w:type="spellStart"/>
                            <w:r>
                              <w:rPr>
                                <w:rFonts w:ascii="Cordia New" w:hAnsi="Cordia New" w:cs="Cordia New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ป</w:t>
                            </w: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sz w:val="40"/>
                                <w:szCs w:val="40"/>
                                <w:cs/>
                                <w:lang w:bidi="th-TH"/>
                              </w:rPr>
                              <w:t>ถ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BB33C5" id="Rectangle 2981" o:spid="_x0000_s1863" style="position:absolute;margin-left:-13.15pt;margin-top:12.55pt;width:37.3pt;height:34.7pt;z-index:25310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" filled="f" stroked="f" strokecolor="#899068" strokeweight=".5pt">
                <v:textbox>
                  <w:txbxContent>
                    <w:p w:rsidR="00FA54BF" w:rsidRPr="001218B4" w:rsidRDefault="00FA54BF" w:rsidP="002D4ABD">
                      <w:pPr>
                        <w:jc w:val="center"/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</w:pPr>
                      <w:proofErr w:type="spellStart"/>
                      <w:r>
                        <w:rPr>
                          <w:rFonts w:ascii="Cordia New" w:hAnsi="Cordia New" w:cs="Cordia New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ป</w:t>
                      </w:r>
                      <w:r>
                        <w:rPr>
                          <w:rFonts w:ascii="Cordia New" w:hAnsi="Cordia New" w:cs="Cordia New" w:hint="cs"/>
                          <w:b/>
                          <w:bCs/>
                          <w:sz w:val="40"/>
                          <w:szCs w:val="40"/>
                          <w:cs/>
                          <w:lang w:bidi="th-TH"/>
                        </w:rPr>
                        <w:t>ถ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:rsidR="002D4ABD" w:rsidRDefault="002D4ABD" w:rsidP="002D4ABD"/>
    <w:p w:rsidR="002D4ABD" w:rsidRDefault="002D4ABD" w:rsidP="002D4ABD"/>
    <w:p w:rsidR="002D4ABD" w:rsidRDefault="002D4ABD" w:rsidP="002D4ABD"/>
    <w:p w:rsidR="002D4ABD" w:rsidRDefault="002D4ABD" w:rsidP="002D4ABD"/>
    <w:p w:rsidR="002D4ABD" w:rsidRDefault="003471F5" w:rsidP="002D4ABD">
      <w:r>
        <w:rPr>
          <w:rFonts w:ascii="Aharoni" w:hAnsi="Aharoni"/>
          <w:noProof/>
          <w:lang w:bidi="th-TH"/>
        </w:rPr>
        <w:drawing>
          <wp:anchor distT="0" distB="0" distL="114300" distR="114300" simplePos="0" relativeHeight="253367296" behindDoc="1" locked="0" layoutInCell="1" allowOverlap="1" wp14:anchorId="66976931" wp14:editId="59AB6FE4">
            <wp:simplePos x="0" y="0"/>
            <wp:positionH relativeFrom="column">
              <wp:posOffset>-85725</wp:posOffset>
            </wp:positionH>
            <wp:positionV relativeFrom="paragraph">
              <wp:posOffset>198120</wp:posOffset>
            </wp:positionV>
            <wp:extent cx="483870" cy="570865"/>
            <wp:effectExtent l="76200" t="76200" r="68580" b="76835"/>
            <wp:wrapNone/>
            <wp:docPr id="70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angdin\Pictures\Buddha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" cy="57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6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3113344" behindDoc="0" locked="0" layoutInCell="1" allowOverlap="1" wp14:anchorId="1527BCAE" wp14:editId="307E2BF0">
                <wp:simplePos x="0" y="0"/>
                <wp:positionH relativeFrom="column">
                  <wp:posOffset>3869055</wp:posOffset>
                </wp:positionH>
                <wp:positionV relativeFrom="paragraph">
                  <wp:posOffset>111760</wp:posOffset>
                </wp:positionV>
                <wp:extent cx="1406525" cy="295275"/>
                <wp:effectExtent l="1905" t="0" r="1270" b="2540"/>
                <wp:wrapNone/>
                <wp:docPr id="145" name="Rectangle 2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1C6235" w:rsidRDefault="00FA54BF" w:rsidP="00C80895">
                            <w:pPr>
                              <w:jc w:val="center"/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</w:pPr>
                            <w:r>
                              <w:rPr>
                                <w:rFonts w:ascii="CordiaUPC" w:hAnsi="CordiaUPC" w:cs="CordiaUPC"/>
                                <w:b/>
                                <w:bCs/>
                                <w:sz w:val="26"/>
                                <w:szCs w:val="26"/>
                                <w:lang w:bidi="th-TH"/>
                              </w:rPr>
                              <w:t>New Year Eve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27BCAE" id="Rectangle 2983" o:spid="_x0000_s1864" style="position:absolute;margin-left:304.65pt;margin-top:8.8pt;width:110.75pt;height:23.25pt;z-index:25311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" filled="f" stroked="f" strokecolor="#899068" strokeweight=".5pt">
                <v:textbox>
                  <w:txbxContent>
                    <w:p w:rsidR="00FA54BF" w:rsidRPr="001C6235" w:rsidRDefault="00FA54BF" w:rsidP="00C80895">
                      <w:pPr>
                        <w:jc w:val="center"/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</w:pPr>
                      <w:r>
                        <w:rPr>
                          <w:rFonts w:ascii="CordiaUPC" w:hAnsi="CordiaUPC" w:cs="CordiaUPC"/>
                          <w:b/>
                          <w:bCs/>
                          <w:sz w:val="26"/>
                          <w:szCs w:val="26"/>
                          <w:lang w:bidi="th-TH"/>
                        </w:rPr>
                        <w:t>New Year Eve</w:t>
                      </w:r>
                    </w:p>
                  </w:txbxContent>
                </v:textbox>
              </v:rect>
            </w:pict>
          </mc:Fallback>
        </mc:AlternateContent>
      </w:r>
    </w:p>
    <w:p w:rsidR="002D4ABD" w:rsidRDefault="007312F7" w:rsidP="002D4ABD"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>
                <wp:simplePos x="0" y="0"/>
                <wp:positionH relativeFrom="column">
                  <wp:posOffset>2579370</wp:posOffset>
                </wp:positionH>
                <wp:positionV relativeFrom="paragraph">
                  <wp:posOffset>3810</wp:posOffset>
                </wp:positionV>
                <wp:extent cx="1289050" cy="1069340"/>
                <wp:effectExtent l="7620" t="13335" r="8255" b="12700"/>
                <wp:wrapNone/>
                <wp:docPr id="143" name="AutoShape 2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  <w:lang w:bidi="th-TH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741" o:spid="_x0000_s1865" style="position:absolute;margin-left:203.1pt;margin-top:.3pt;width:101.5pt;height:84.2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  <w:lang w:bidi="th-TH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>
                <wp:simplePos x="0" y="0"/>
                <wp:positionH relativeFrom="column">
                  <wp:posOffset>3926840</wp:posOffset>
                </wp:positionH>
                <wp:positionV relativeFrom="paragraph">
                  <wp:posOffset>3175</wp:posOffset>
                </wp:positionV>
                <wp:extent cx="1289050" cy="1069975"/>
                <wp:effectExtent l="12065" t="12700" r="13335" b="12700"/>
                <wp:wrapNone/>
                <wp:docPr id="139" name="AutoShape 2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739" o:spid="_x0000_s1866" style="position:absolute;margin-left:309.2pt;margin-top:.25pt;width:101.5pt;height:84.2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>
                <wp:simplePos x="0" y="0"/>
                <wp:positionH relativeFrom="column">
                  <wp:posOffset>1232535</wp:posOffset>
                </wp:positionH>
                <wp:positionV relativeFrom="paragraph">
                  <wp:posOffset>3175</wp:posOffset>
                </wp:positionV>
                <wp:extent cx="1288415" cy="1069975"/>
                <wp:effectExtent l="13335" t="12700" r="12700" b="12700"/>
                <wp:wrapNone/>
                <wp:docPr id="136" name="AutoShape 2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8415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6C6FD4" w:rsidRDefault="00FA54BF" w:rsidP="002D4ABD">
                            <w:pPr>
                              <w:jc w:val="center"/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bCs/>
                                <w:sz w:val="100"/>
                                <w:szCs w:val="100"/>
                              </w:rP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738" o:spid="_x0000_s1867" style="position:absolute;margin-left:97.05pt;margin-top:.25pt;width:101.45pt;height:84.2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" filled="f" strokecolor="#899068" strokeweight=".5pt">
                <v:textbox>
                  <w:txbxContent>
                    <w:p w:rsidR="00FA54BF" w:rsidRPr="006C6FD4" w:rsidRDefault="00FA54BF" w:rsidP="002D4ABD">
                      <w:pPr>
                        <w:jc w:val="center"/>
                        <w:rPr>
                          <w:b/>
                          <w:bCs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bCs/>
                          <w:sz w:val="100"/>
                          <w:szCs w:val="100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bidi="th-TH"/>
        </w:rPr>
        <mc:AlternateContent>
          <mc:Choice Requires="wps">
            <w:drawing>
              <wp:anchor distT="0" distB="0" distL="114300" distR="114300" simplePos="0" relativeHeight="251707904" behindDoc="1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3175</wp:posOffset>
                </wp:positionV>
                <wp:extent cx="1289050" cy="1069975"/>
                <wp:effectExtent l="9525" t="12700" r="6350" b="12700"/>
                <wp:wrapNone/>
                <wp:docPr id="130" name="AutoShape 2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89050" cy="10699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899068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A54BF" w:rsidRPr="00A05304" w:rsidRDefault="00FA54BF" w:rsidP="003471F5">
                            <w:pPr>
                              <w:jc w:val="right"/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A05304">
                              <w:rPr>
                                <w:b/>
                                <w:bCs/>
                                <w:color w:val="FF0000"/>
                                <w:sz w:val="100"/>
                                <w:szCs w:val="10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737" o:spid="_x0000_s1868" style="position:absolute;margin-left:-9pt;margin-top:.25pt;width:101.5pt;height:84.25pt;z-index:-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" filled="f" strokecolor="#899068" strokeweight=".5pt">
                <v:textbox>
                  <w:txbxContent>
                    <w:p w:rsidR="00FA54BF" w:rsidRPr="00A05304" w:rsidRDefault="00FA54BF" w:rsidP="003471F5">
                      <w:pPr>
                        <w:jc w:val="right"/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</w:pPr>
                      <w:r w:rsidRPr="00A05304">
                        <w:rPr>
                          <w:b/>
                          <w:bCs/>
                          <w:color w:val="FF0000"/>
                          <w:sz w:val="100"/>
                          <w:szCs w:val="100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</w:p>
    <w:p w:rsidR="002D4ABD" w:rsidRDefault="002D4ABD" w:rsidP="002D4ABD"/>
    <w:p w:rsidR="002D4ABD" w:rsidRDefault="009F4E7F" w:rsidP="002D4ABD">
      <w:r>
        <w:rPr>
          <w:noProof/>
          <w:lang w:bidi="th-TH"/>
        </w:rPr>
        <w:drawing>
          <wp:anchor distT="0" distB="0" distL="114300" distR="114300" simplePos="0" relativeHeight="251676672" behindDoc="1" locked="0" layoutInCell="1" allowOverlap="1" wp14:anchorId="54ECCDC5" wp14:editId="1B9EED76">
            <wp:simplePos x="0" y="0"/>
            <wp:positionH relativeFrom="column">
              <wp:posOffset>-294957</wp:posOffset>
            </wp:positionH>
            <wp:positionV relativeFrom="paragraph">
              <wp:posOffset>206057</wp:posOffset>
            </wp:positionV>
            <wp:extent cx="1066800" cy="1038225"/>
            <wp:effectExtent l="0" t="4763" r="0" b="0"/>
            <wp:wrapNone/>
            <wp:docPr id="110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ABD" w:rsidRDefault="002D4ABD" w:rsidP="002D4ABD">
      <w:r>
        <w:rPr>
          <w:noProof/>
          <w:lang w:bidi="th-TH"/>
        </w:rPr>
        <w:drawing>
          <wp:anchor distT="0" distB="0" distL="114300" distR="114300" simplePos="0" relativeHeight="251678720" behindDoc="1" locked="0" layoutInCell="1" allowOverlap="1" wp14:anchorId="15FC4B57" wp14:editId="0AE31410">
            <wp:simplePos x="0" y="0"/>
            <wp:positionH relativeFrom="column">
              <wp:posOffset>8343900</wp:posOffset>
            </wp:positionH>
            <wp:positionV relativeFrom="paragraph">
              <wp:posOffset>33020</wp:posOffset>
            </wp:positionV>
            <wp:extent cx="1076325" cy="1038225"/>
            <wp:effectExtent l="0" t="0" r="9525" b="9525"/>
            <wp:wrapNone/>
            <wp:docPr id="107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694080" behindDoc="1" locked="0" layoutInCell="1" allowOverlap="1" wp14:anchorId="448559EB" wp14:editId="4AD75760">
            <wp:simplePos x="0" y="0"/>
            <wp:positionH relativeFrom="column">
              <wp:posOffset>8362950</wp:posOffset>
            </wp:positionH>
            <wp:positionV relativeFrom="paragraph">
              <wp:posOffset>-7825105</wp:posOffset>
            </wp:positionV>
            <wp:extent cx="1076325" cy="1038225"/>
            <wp:effectExtent l="19050" t="0" r="9525" b="0"/>
            <wp:wrapNone/>
            <wp:docPr id="108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bidi="th-TH"/>
        </w:rPr>
        <w:drawing>
          <wp:anchor distT="0" distB="0" distL="114300" distR="114300" simplePos="0" relativeHeight="251686912" behindDoc="1" locked="0" layoutInCell="1" allowOverlap="1" wp14:anchorId="423FD0E5" wp14:editId="253DC4EC">
            <wp:simplePos x="0" y="0"/>
            <wp:positionH relativeFrom="column">
              <wp:posOffset>-314325</wp:posOffset>
            </wp:positionH>
            <wp:positionV relativeFrom="paragraph">
              <wp:posOffset>-7825105</wp:posOffset>
            </wp:positionV>
            <wp:extent cx="1066800" cy="1038225"/>
            <wp:effectExtent l="0" t="19050" r="0" b="0"/>
            <wp:wrapNone/>
            <wp:docPr id="109" name="Picture 1" descr="G:\Working-Pictures\กรอปรูป+ลายไทย\lai_moom\moom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Working-Pictures\กรอปรูป+ลายไทย\lai_moom\moom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668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4ABD" w:rsidRDefault="002D4ABD" w:rsidP="002D4ABD"/>
    <w:p w:rsidR="002D4ABD" w:rsidRDefault="002D4ABD" w:rsidP="00812BA0">
      <w:pPr>
        <w:jc w:val="right"/>
      </w:pPr>
    </w:p>
    <w:p w:rsidR="002D4ABD" w:rsidRDefault="002D4ABD" w:rsidP="002D4ABD">
      <w:pPr>
        <w:rPr>
          <w:lang w:bidi="th-TH"/>
        </w:rPr>
      </w:pPr>
    </w:p>
    <w:p w:rsidR="000A2E79" w:rsidRDefault="007312F7" w:rsidP="00233558">
      <w:pPr>
        <w:rPr>
          <w:lang w:bidi="th-TH"/>
        </w:rPr>
      </w:pPr>
      <w:r>
        <w:rPr>
          <w:rFonts w:ascii="Aharoni" w:hAnsi="Aharoni"/>
          <w:noProof/>
          <w:lang w:bidi="th-TH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>
                <wp:simplePos x="0" y="0"/>
                <wp:positionH relativeFrom="column">
                  <wp:posOffset>742315</wp:posOffset>
                </wp:positionH>
                <wp:positionV relativeFrom="paragraph">
                  <wp:posOffset>18415</wp:posOffset>
                </wp:positionV>
                <wp:extent cx="7642225" cy="394335"/>
                <wp:effectExtent l="0" t="0" r="0" b="5715"/>
                <wp:wrapNone/>
                <wp:docPr id="124" name="Rectangle 2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42225" cy="394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3A232E" w:rsidRDefault="00FA54BF" w:rsidP="00E717FA">
                            <w:pPr>
                              <w:jc w:val="center"/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rtl/>
                                <w:cs/>
                                <w:lang w:bidi="th-TH"/>
                              </w:rPr>
                            </w:pPr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อตฺ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ตา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หเว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ชิตํ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>เสยฺ</w:t>
                            </w:r>
                            <w:proofErr w:type="spellEnd"/>
                            <w:r>
                              <w:rPr>
                                <w:rFonts w:ascii="JasmineUPC" w:hAnsi="JasmineUPC" w:cs="JasmineUPC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bidi="th-TH"/>
                              </w:rPr>
                              <w:t xml:space="preserve">โย ชนะตนนั่นแหละ เป็นดี </w:t>
                            </w:r>
                            <w:r>
                              <w:rPr>
                                <w:rFonts w:ascii="JasmineUPC" w:hAnsi="JasmineUPC" w:cs="JasmineUPC"/>
                                <w:b/>
                                <w:bCs/>
                                <w:sz w:val="36"/>
                                <w:szCs w:val="36"/>
                                <w:lang w:bidi="th-TH"/>
                              </w:rPr>
                              <w:t>The top of all the best is self-conquest”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05" o:spid="_x0000_s1869" style="position:absolute;margin-left:58.45pt;margin-top:1.45pt;width:601.75pt;height:31.0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" filled="f" stroked="f" strokecolor="#899068" strokeweight=".5pt">
                <v:textbox>
                  <w:txbxContent>
                    <w:p w:rsidR="00FA54BF" w:rsidRPr="003A232E" w:rsidRDefault="00FA54BF" w:rsidP="00E717FA">
                      <w:pPr>
                        <w:jc w:val="center"/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rtl/>
                          <w:cs/>
                          <w:lang w:bidi="th-TH"/>
                        </w:rPr>
                      </w:pPr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“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อตฺ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ตา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หเว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ชิตํ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>เสยฺ</w:t>
                      </w:r>
                      <w:proofErr w:type="spellEnd"/>
                      <w:r>
                        <w:rPr>
                          <w:rFonts w:ascii="JasmineUPC" w:hAnsi="JasmineUPC" w:cs="JasmineUPC" w:hint="cs"/>
                          <w:b/>
                          <w:bCs/>
                          <w:sz w:val="36"/>
                          <w:szCs w:val="36"/>
                          <w:cs/>
                          <w:lang w:bidi="th-TH"/>
                        </w:rPr>
                        <w:t xml:space="preserve">โย ชนะตนนั่นแหละ เป็นดี </w:t>
                      </w:r>
                      <w:r>
                        <w:rPr>
                          <w:rFonts w:ascii="JasmineUPC" w:hAnsi="JasmineUPC" w:cs="JasmineUPC"/>
                          <w:b/>
                          <w:bCs/>
                          <w:sz w:val="36"/>
                          <w:szCs w:val="36"/>
                          <w:lang w:bidi="th-TH"/>
                        </w:rPr>
                        <w:t>The top of all the best is self-conquest”</w:t>
                      </w:r>
                    </w:p>
                  </w:txbxContent>
                </v:textbox>
              </v:rect>
            </w:pict>
          </mc:Fallback>
        </mc:AlternateContent>
      </w:r>
    </w:p>
    <w:p w:rsidR="00273342" w:rsidRDefault="00323EBE" w:rsidP="009312C3">
      <w:pPr>
        <w:jc w:val="center"/>
        <w:rPr>
          <w:rFonts w:asciiTheme="minorBidi" w:hAnsiTheme="minorBidi" w:cstheme="minorBidi"/>
          <w:b/>
          <w:bCs/>
          <w:sz w:val="32"/>
          <w:szCs w:val="32"/>
          <w:lang w:bidi="th-TH"/>
        </w:rPr>
      </w:pPr>
      <w:r>
        <w:rPr>
          <w:rFonts w:asciiTheme="minorBidi" w:hAnsiTheme="minorBidi" w:cs="Times New Roman"/>
          <w:b/>
          <w:bCs/>
          <w:noProof/>
          <w:sz w:val="32"/>
          <w:szCs w:val="32"/>
          <w:rtl/>
          <w:lang w:bidi="th-TH"/>
        </w:rPr>
        <w:lastRenderedPageBreak/>
        <w:drawing>
          <wp:anchor distT="0" distB="0" distL="114300" distR="114300" simplePos="0" relativeHeight="252703744" behindDoc="0" locked="0" layoutInCell="1" allowOverlap="1" wp14:anchorId="1E688FD6" wp14:editId="2C62BF43">
            <wp:simplePos x="0" y="0"/>
            <wp:positionH relativeFrom="column">
              <wp:posOffset>1095375</wp:posOffset>
            </wp:positionH>
            <wp:positionV relativeFrom="paragraph">
              <wp:posOffset>-295275</wp:posOffset>
            </wp:positionV>
            <wp:extent cx="6800215" cy="1533525"/>
            <wp:effectExtent l="0" t="0" r="635" b="9525"/>
            <wp:wrapThrough wrapText="bothSides">
              <wp:wrapPolygon edited="0">
                <wp:start x="0" y="0"/>
                <wp:lineTo x="0" y="21466"/>
                <wp:lineTo x="21542" y="21466"/>
                <wp:lineTo x="21542" y="0"/>
                <wp:lineTo x="0" y="0"/>
              </wp:wrapPolygon>
            </wp:wrapThrough>
            <wp:docPr id="128" name="Picture 21" descr="G:\Working-Pictures\กรอปรูป+ลายไทย\lai_krob\krob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Working-Pictures\กรอปรูป+ลายไทย\lai_krob\krob06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21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312F7">
        <w:rPr>
          <w:rFonts w:asciiTheme="minorBidi" w:hAnsiTheme="minorBidi" w:cs="Times New Roman"/>
          <w:b/>
          <w:bCs/>
          <w:noProof/>
          <w:sz w:val="32"/>
          <w:szCs w:val="32"/>
          <w:lang w:bidi="th-TH"/>
        </w:rPr>
        <mc:AlternateContent>
          <mc:Choice Requires="wps">
            <w:drawing>
              <wp:anchor distT="0" distB="0" distL="114300" distR="114300" simplePos="0" relativeHeight="252710912" behindDoc="0" locked="0" layoutInCell="1" allowOverlap="1" wp14:anchorId="63AE2488" wp14:editId="2ABC5EC2">
                <wp:simplePos x="0" y="0"/>
                <wp:positionH relativeFrom="column">
                  <wp:posOffset>2295525</wp:posOffset>
                </wp:positionH>
                <wp:positionV relativeFrom="paragraph">
                  <wp:posOffset>47625</wp:posOffset>
                </wp:positionV>
                <wp:extent cx="4389120" cy="904875"/>
                <wp:effectExtent l="0" t="0" r="0" b="9525"/>
                <wp:wrapNone/>
                <wp:docPr id="37" name="Rectangle 3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9120" cy="904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89906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54BF" w:rsidRPr="00273342" w:rsidRDefault="00FA54BF" w:rsidP="00FA6404">
                            <w:pPr>
                              <w:jc w:val="center"/>
                              <w:rPr>
                                <w:rFonts w:ascii="JasmineUPC" w:hAnsi="JasmineUPC" w:cs="JasmineUPC"/>
                                <w:sz w:val="60"/>
                                <w:szCs w:val="60"/>
                                <w:lang w:bidi="th-TH"/>
                              </w:rPr>
                            </w:pPr>
                            <w:r w:rsidRPr="00273342">
                              <w:rPr>
                                <w:rFonts w:ascii="JasmineUPC" w:hAnsi="JasmineUPC" w:cs="JasmineUPC"/>
                                <w:sz w:val="60"/>
                                <w:szCs w:val="60"/>
                                <w:cs/>
                                <w:lang w:bidi="th-TH"/>
                              </w:rPr>
                              <w:t>กำหนดการจัดงานประจำปี</w:t>
                            </w:r>
                          </w:p>
                          <w:p w:rsidR="00FA54BF" w:rsidRPr="00323EBE" w:rsidRDefault="00FA54BF" w:rsidP="00323EBE">
                            <w:pPr>
                              <w:jc w:val="center"/>
                              <w:rPr>
                                <w:rFonts w:ascii="JasmineUPC" w:hAnsi="JasmineUPC" w:cs="JasmineUPC"/>
                                <w:sz w:val="60"/>
                                <w:szCs w:val="60"/>
                                <w:lang w:bidi="th-TH"/>
                              </w:rPr>
                            </w:pPr>
                            <w:r w:rsidRPr="00273342">
                              <w:rPr>
                                <w:rFonts w:ascii="JasmineUPC" w:hAnsi="JasmineUPC" w:cs="JasmineUPC"/>
                                <w:sz w:val="60"/>
                                <w:szCs w:val="60"/>
                                <w:cs/>
                                <w:lang w:bidi="th-TH"/>
                              </w:rPr>
                              <w:t xml:space="preserve">พุทธศักราช </w:t>
                            </w:r>
                            <w:r>
                              <w:rPr>
                                <w:rFonts w:ascii="JasmineUPC" w:hAnsi="JasmineUPC" w:cs="JasmineUPC"/>
                                <w:sz w:val="60"/>
                                <w:szCs w:val="60"/>
                                <w:lang w:bidi="th-TH"/>
                              </w:rPr>
                              <w:t>2557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AE2488" id="Rectangle 3000" o:spid="_x0000_s1870" style="position:absolute;left:0;text-align:left;margin-left:180.75pt;margin-top:3.75pt;width:345.6pt;height:71.25pt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" filled="f" stroked="f" strokecolor="#899068" strokeweight=".5pt">
                <v:textbox>
                  <w:txbxContent>
                    <w:p w:rsidR="00FA54BF" w:rsidRPr="00273342" w:rsidRDefault="00FA54BF" w:rsidP="00FA6404">
                      <w:pPr>
                        <w:jc w:val="center"/>
                        <w:rPr>
                          <w:rFonts w:ascii="JasmineUPC" w:hAnsi="JasmineUPC" w:cs="JasmineUPC"/>
                          <w:sz w:val="60"/>
                          <w:szCs w:val="60"/>
                          <w:lang w:bidi="th-TH"/>
                        </w:rPr>
                      </w:pPr>
                      <w:r w:rsidRPr="00273342">
                        <w:rPr>
                          <w:rFonts w:ascii="JasmineUPC" w:hAnsi="JasmineUPC" w:cs="JasmineUPC"/>
                          <w:sz w:val="60"/>
                          <w:szCs w:val="60"/>
                          <w:cs/>
                          <w:lang w:bidi="th-TH"/>
                        </w:rPr>
                        <w:t>กำหนดการจัดงานประจำปี</w:t>
                      </w:r>
                    </w:p>
                    <w:p w:rsidR="00FA54BF" w:rsidRPr="00323EBE" w:rsidRDefault="00FA54BF" w:rsidP="00323EBE">
                      <w:pPr>
                        <w:jc w:val="center"/>
                        <w:rPr>
                          <w:rFonts w:ascii="JasmineUPC" w:hAnsi="JasmineUPC" w:cs="JasmineUPC"/>
                          <w:sz w:val="60"/>
                          <w:szCs w:val="60"/>
                          <w:lang w:bidi="th-TH"/>
                        </w:rPr>
                      </w:pPr>
                      <w:r w:rsidRPr="00273342">
                        <w:rPr>
                          <w:rFonts w:ascii="JasmineUPC" w:hAnsi="JasmineUPC" w:cs="JasmineUPC"/>
                          <w:sz w:val="60"/>
                          <w:szCs w:val="60"/>
                          <w:cs/>
                          <w:lang w:bidi="th-TH"/>
                        </w:rPr>
                        <w:t xml:space="preserve">พุทธศักราช </w:t>
                      </w:r>
                      <w:r>
                        <w:rPr>
                          <w:rFonts w:ascii="JasmineUPC" w:hAnsi="JasmineUPC" w:cs="JasmineUPC"/>
                          <w:sz w:val="60"/>
                          <w:szCs w:val="60"/>
                          <w:lang w:bidi="th-TH"/>
                        </w:rPr>
                        <w:t>2557</w:t>
                      </w:r>
                    </w:p>
                  </w:txbxContent>
                </v:textbox>
              </v:rect>
            </w:pict>
          </mc:Fallback>
        </mc:AlternateContent>
      </w:r>
    </w:p>
    <w:p w:rsidR="00273342" w:rsidRDefault="00273342" w:rsidP="009312C3">
      <w:pPr>
        <w:jc w:val="center"/>
        <w:rPr>
          <w:rFonts w:asciiTheme="minorBidi" w:hAnsiTheme="minorBidi" w:cstheme="minorBidi"/>
          <w:b/>
          <w:bCs/>
          <w:sz w:val="32"/>
          <w:szCs w:val="32"/>
          <w:lang w:bidi="th-TH"/>
        </w:rPr>
      </w:pPr>
    </w:p>
    <w:p w:rsidR="00273342" w:rsidRDefault="00273342" w:rsidP="009312C3">
      <w:pPr>
        <w:jc w:val="center"/>
        <w:rPr>
          <w:rFonts w:asciiTheme="minorBidi" w:hAnsiTheme="minorBidi" w:cstheme="minorBidi"/>
          <w:b/>
          <w:bCs/>
          <w:sz w:val="32"/>
          <w:szCs w:val="32"/>
          <w:lang w:bidi="th-TH"/>
        </w:rPr>
      </w:pPr>
    </w:p>
    <w:p w:rsidR="00273342" w:rsidRDefault="00273342" w:rsidP="009312C3">
      <w:pPr>
        <w:jc w:val="center"/>
        <w:rPr>
          <w:rFonts w:asciiTheme="minorBidi" w:hAnsiTheme="minorBidi" w:cstheme="minorBidi"/>
          <w:b/>
          <w:bCs/>
          <w:sz w:val="32"/>
          <w:szCs w:val="32"/>
          <w:lang w:bidi="th-TH"/>
        </w:rPr>
      </w:pPr>
    </w:p>
    <w:p w:rsidR="00323EBE" w:rsidRDefault="00323EBE" w:rsidP="009312C3">
      <w:pPr>
        <w:jc w:val="center"/>
        <w:rPr>
          <w:rFonts w:asciiTheme="minorBidi" w:hAnsiTheme="minorBidi" w:cstheme="minorBidi"/>
          <w:b/>
          <w:bCs/>
          <w:sz w:val="32"/>
          <w:szCs w:val="32"/>
          <w:lang w:bidi="th-TH"/>
        </w:rPr>
      </w:pPr>
    </w:p>
    <w:p w:rsidR="00F62E1F" w:rsidRDefault="00F62E1F" w:rsidP="00F62E1F">
      <w:pPr>
        <w:rPr>
          <w:rFonts w:asciiTheme="minorBidi" w:hAnsiTheme="minorBidi" w:cstheme="minorBidi"/>
          <w:b/>
          <w:bCs/>
          <w:sz w:val="32"/>
          <w:szCs w:val="32"/>
          <w:lang w:bidi="th-TH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7"/>
        <w:gridCol w:w="2616"/>
        <w:gridCol w:w="5446"/>
        <w:gridCol w:w="6077"/>
      </w:tblGrid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1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January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  <w:cs/>
                <w:lang w:bidi="th-TH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ทำบุญวันขึ้นปีใหม่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  <w:lang w:bidi="th-TH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วันพุธที่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1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มกราคม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>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895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1863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>New Year  Ceremony</w:t>
            </w:r>
          </w:p>
        </w:tc>
        <w:tc>
          <w:tcPr>
            <w:tcW w:w="2079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proofErr w:type="spellStart"/>
            <w:r w:rsidRPr="00323EBE">
              <w:rPr>
                <w:rFonts w:ascii="DSN MaiThai" w:hAnsi="DSN MaiThai" w:cs="DSN MaiThai"/>
                <w:sz w:val="32"/>
                <w:szCs w:val="32"/>
              </w:rPr>
              <w:t>wednesday</w:t>
            </w:r>
            <w:proofErr w:type="spellEnd"/>
            <w:r w:rsidRPr="00323EBE">
              <w:rPr>
                <w:rFonts w:ascii="DSN MaiThai" w:hAnsi="DSN MaiThai" w:cs="DSN MaiThai"/>
                <w:sz w:val="32"/>
                <w:szCs w:val="32"/>
              </w:rPr>
              <w:t>, January 1, 2014</w:t>
            </w:r>
          </w:p>
        </w:tc>
      </w:tr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2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February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  <w:rtl/>
                <w:cs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ทำบุญวันมาฆบูชา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วันเสาร์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-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วันอาทิตย์ที่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8 - 9 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กุมภาพันธ์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895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1863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proofErr w:type="spellStart"/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>Magha</w:t>
            </w:r>
            <w:proofErr w:type="spellEnd"/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Puja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 xml:space="preserve">  Ceremony</w:t>
            </w:r>
          </w:p>
        </w:tc>
        <w:tc>
          <w:tcPr>
            <w:tcW w:w="2079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>Saturday - Sunday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, February 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>8 - 9, 2014</w:t>
            </w:r>
          </w:p>
        </w:tc>
      </w:tr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3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  <w:lang w:bidi="th-TH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  <w:lang w:bidi="th-TH"/>
              </w:rPr>
              <w:t>April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ทำบุญวันสงกรานต์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วันเสาร์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/>
                <w:sz w:val="32"/>
                <w:szCs w:val="32"/>
                <w:cs/>
                <w:lang w:bidi="th-TH"/>
              </w:rPr>
              <w:t>–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วันอาทิตย์ที่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12 - 13 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เมษายน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895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1863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  <w:lang w:bidi="th-TH"/>
              </w:rPr>
            </w:pPr>
            <w:proofErr w:type="spellStart"/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>Songkran</w:t>
            </w:r>
            <w:proofErr w:type="spellEnd"/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Festival</w:t>
            </w:r>
          </w:p>
        </w:tc>
        <w:tc>
          <w:tcPr>
            <w:tcW w:w="2079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>Saturday - Sunday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, April 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>12 - 13, 2014</w:t>
            </w:r>
          </w:p>
        </w:tc>
      </w:tr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4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May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ทำบุญวันวิ</w:t>
            </w:r>
            <w:proofErr w:type="spellStart"/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สาขบู</w:t>
            </w:r>
            <w:proofErr w:type="spellEnd"/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ชา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วันเสาร์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-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วันอาทิตย์ที่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17 - 18 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พฤษภาคม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895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1863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proofErr w:type="spellStart"/>
            <w:r w:rsidRPr="00323EBE">
              <w:rPr>
                <w:rFonts w:ascii="DSN MaiThai" w:hAnsi="DSN MaiThai" w:cs="DSN MaiThai"/>
                <w:sz w:val="32"/>
                <w:szCs w:val="32"/>
              </w:rPr>
              <w:t>Visakha</w:t>
            </w:r>
            <w:proofErr w:type="spellEnd"/>
            <w:r w:rsidRPr="00323EBE">
              <w:rPr>
                <w:rFonts w:ascii="DSN MaiThai" w:hAnsi="DSN MaiThai" w:cs="DSN MaiThai"/>
                <w:sz w:val="32"/>
                <w:szCs w:val="32"/>
              </w:rPr>
              <w:t xml:space="preserve"> Puja  Ceremony</w:t>
            </w:r>
          </w:p>
        </w:tc>
        <w:tc>
          <w:tcPr>
            <w:tcW w:w="2079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>Saturday - Sunday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, May 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>17 - 18, 2014</w:t>
            </w:r>
          </w:p>
        </w:tc>
      </w:tr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5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July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016B4" w:rsidP="00FA54BF">
            <w:pPr>
              <w:rPr>
                <w:rFonts w:ascii="DSN MaiThai" w:hAnsi="DSN MaiThai" w:cs="DSN MaiThai"/>
                <w:sz w:val="32"/>
                <w:szCs w:val="32"/>
                <w:rtl/>
                <w:cs/>
              </w:rPr>
            </w:pPr>
            <w:r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ทำบุญวันอาสาฬหบูชา, </w:t>
            </w:r>
            <w:r w:rsidR="00323EBE"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วันเข้าพรรษา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วันเสาร์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-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วันอาทิตย์ที่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12 - 13 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กรกฎาคม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895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1863" w:type="pct"/>
            <w:tcBorders>
              <w:top w:val="nil"/>
              <w:bottom w:val="single" w:sz="4" w:space="0" w:color="auto"/>
            </w:tcBorders>
          </w:tcPr>
          <w:p w:rsidR="00323EBE" w:rsidRPr="00323EBE" w:rsidRDefault="003016B4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proofErr w:type="spellStart"/>
            <w:r>
              <w:rPr>
                <w:rFonts w:ascii="DSN MaiThai" w:hAnsi="DSN MaiThai" w:cs="DSN MaiThai"/>
                <w:sz w:val="32"/>
                <w:szCs w:val="32"/>
                <w:lang w:bidi="th-TH"/>
              </w:rPr>
              <w:t>Asalha</w:t>
            </w:r>
            <w:proofErr w:type="spellEnd"/>
            <w:r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Puja, </w:t>
            </w:r>
            <w:r w:rsidR="00323EBE"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>Buddhist lent</w:t>
            </w:r>
            <w:r w:rsidR="00323EBE" w:rsidRPr="00323EBE">
              <w:rPr>
                <w:rFonts w:ascii="DSN MaiThai" w:hAnsi="DSN MaiThai" w:cs="DSN MaiThai"/>
                <w:sz w:val="32"/>
                <w:szCs w:val="32"/>
              </w:rPr>
              <w:t xml:space="preserve">  Ceremony</w:t>
            </w:r>
          </w:p>
        </w:tc>
        <w:tc>
          <w:tcPr>
            <w:tcW w:w="2079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>Saturday - Sunday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, July 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>12 - 13, 2014</w:t>
            </w:r>
          </w:p>
        </w:tc>
      </w:tr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6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September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วันสารท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วันเสาร์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-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วันอาทิตย์ที่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6 - 7 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กันยายน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895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1863" w:type="pct"/>
            <w:tcBorders>
              <w:top w:val="nil"/>
              <w:bottom w:val="single" w:sz="4" w:space="0" w:color="auto"/>
            </w:tcBorders>
          </w:tcPr>
          <w:p w:rsidR="00323EBE" w:rsidRPr="00323EBE" w:rsidRDefault="003016B4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>
              <w:rPr>
                <w:rFonts w:ascii="DSN MaiThai" w:hAnsi="DSN MaiThai" w:cs="DSN MaiThai"/>
                <w:sz w:val="32"/>
                <w:szCs w:val="32"/>
              </w:rPr>
              <w:t>Thai-Laos-</w:t>
            </w:r>
            <w:r w:rsidR="00323EBE" w:rsidRPr="00323EBE">
              <w:rPr>
                <w:rFonts w:ascii="DSN MaiThai" w:hAnsi="DSN MaiThai" w:cs="DSN MaiThai"/>
                <w:sz w:val="32"/>
                <w:szCs w:val="32"/>
              </w:rPr>
              <w:t>Cambodia Memorial  Ceremony</w:t>
            </w:r>
          </w:p>
        </w:tc>
        <w:tc>
          <w:tcPr>
            <w:tcW w:w="2079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>Saturday - Sunday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, September 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>6 - 7, 2014</w:t>
            </w:r>
          </w:p>
        </w:tc>
      </w:tr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7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October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016B4" w:rsidP="00FA54BF">
            <w:pPr>
              <w:rPr>
                <w:rFonts w:ascii="DSN MaiThai" w:hAnsi="DSN MaiThai" w:cs="DSN MaiThai"/>
                <w:sz w:val="32"/>
                <w:szCs w:val="32"/>
                <w:rtl/>
                <w:cs/>
              </w:rPr>
            </w:pPr>
            <w:r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วันออกพรรษา, </w:t>
            </w:r>
            <w:r w:rsidR="00323EBE"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ทำบุญกฐิน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วันเสาร์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-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วันอาทิตย์ที่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11 - 12 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ตุลาคม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895" w:type="pct"/>
            <w:vMerge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</w:p>
        </w:tc>
        <w:tc>
          <w:tcPr>
            <w:tcW w:w="1863" w:type="pct"/>
            <w:tcBorders>
              <w:top w:val="nil"/>
              <w:bottom w:val="single" w:sz="4" w:space="0" w:color="auto"/>
            </w:tcBorders>
          </w:tcPr>
          <w:p w:rsidR="00323EBE" w:rsidRPr="00323EBE" w:rsidRDefault="00B5442D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>
              <w:rPr>
                <w:rFonts w:ascii="DSN MaiThai" w:hAnsi="DSN MaiThai" w:cs="DSN MaiThai"/>
                <w:sz w:val="32"/>
                <w:szCs w:val="32"/>
              </w:rPr>
              <w:t xml:space="preserve">End of Buddhist lent, </w:t>
            </w:r>
            <w:bookmarkStart w:id="0" w:name="_GoBack"/>
            <w:bookmarkEnd w:id="0"/>
            <w:proofErr w:type="spellStart"/>
            <w:r w:rsidR="00323EBE" w:rsidRPr="00323EBE">
              <w:rPr>
                <w:rFonts w:ascii="DSN MaiThai" w:hAnsi="DSN MaiThai" w:cs="DSN MaiThai"/>
                <w:sz w:val="32"/>
                <w:szCs w:val="32"/>
              </w:rPr>
              <w:t>Kathina</w:t>
            </w:r>
            <w:proofErr w:type="spellEnd"/>
            <w:r w:rsidR="00323EBE" w:rsidRPr="00323EBE">
              <w:rPr>
                <w:rFonts w:ascii="DSN MaiThai" w:hAnsi="DSN MaiThai" w:cs="DSN MaiThai"/>
                <w:sz w:val="32"/>
                <w:szCs w:val="32"/>
              </w:rPr>
              <w:t xml:space="preserve">  Ceremony</w:t>
            </w:r>
          </w:p>
        </w:tc>
        <w:tc>
          <w:tcPr>
            <w:tcW w:w="2079" w:type="pct"/>
            <w:tcBorders>
              <w:top w:val="nil"/>
              <w:bottom w:val="single" w:sz="4" w:space="0" w:color="auto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>Saturday - Sunday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, October 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>11 - 12, 2014</w:t>
            </w:r>
          </w:p>
        </w:tc>
      </w:tr>
      <w:tr w:rsidR="00323EBE" w:rsidRPr="00BD63A3" w:rsidTr="00FA54BF">
        <w:tc>
          <w:tcPr>
            <w:tcW w:w="163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8</w:t>
            </w:r>
          </w:p>
        </w:tc>
        <w:tc>
          <w:tcPr>
            <w:tcW w:w="895" w:type="pct"/>
            <w:vMerge w:val="restart"/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56"/>
                <w:szCs w:val="56"/>
              </w:rPr>
            </w:pPr>
            <w:r w:rsidRPr="00323EBE">
              <w:rPr>
                <w:rFonts w:ascii="DSN MaiThai" w:hAnsi="DSN MaiThai" w:cs="DSN MaiThai"/>
                <w:sz w:val="56"/>
                <w:szCs w:val="56"/>
              </w:rPr>
              <w:t>November</w:t>
            </w:r>
          </w:p>
        </w:tc>
        <w:tc>
          <w:tcPr>
            <w:tcW w:w="1863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  <w:rtl/>
                <w:cs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>ลอยกระทง</w:t>
            </w:r>
          </w:p>
        </w:tc>
        <w:tc>
          <w:tcPr>
            <w:tcW w:w="2079" w:type="pct"/>
            <w:tcBorders>
              <w:bottom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วันเสาร์ที่ 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8  </w:t>
            </w:r>
            <w:r w:rsidRPr="00323EBE">
              <w:rPr>
                <w:rFonts w:ascii="DSN MaiThai" w:hAnsi="DSN MaiThai" w:cs="DSN MaiThai" w:hint="cs"/>
                <w:sz w:val="32"/>
                <w:szCs w:val="32"/>
                <w:cs/>
                <w:lang w:bidi="th-TH"/>
              </w:rPr>
              <w:t xml:space="preserve">พฤศจิกายน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>2557</w:t>
            </w:r>
          </w:p>
        </w:tc>
      </w:tr>
      <w:tr w:rsidR="00323EBE" w:rsidRPr="00BD63A3" w:rsidTr="00FA54BF">
        <w:tc>
          <w:tcPr>
            <w:tcW w:w="163" w:type="pct"/>
            <w:vMerge/>
          </w:tcPr>
          <w:p w:rsidR="00323EBE" w:rsidRPr="00BD63A3" w:rsidRDefault="00323EBE" w:rsidP="00FA54BF">
            <w:pPr>
              <w:rPr>
                <w:rFonts w:ascii="DSN MaiThai" w:hAnsi="DSN MaiThai" w:cs="DSN MaiThai"/>
              </w:rPr>
            </w:pPr>
          </w:p>
        </w:tc>
        <w:tc>
          <w:tcPr>
            <w:tcW w:w="895" w:type="pct"/>
            <w:vMerge/>
          </w:tcPr>
          <w:p w:rsidR="00323EBE" w:rsidRPr="00BD63A3" w:rsidRDefault="00323EBE" w:rsidP="00FA54BF">
            <w:pPr>
              <w:rPr>
                <w:rFonts w:ascii="DSN MaiThai" w:hAnsi="DSN MaiThai" w:cs="DSN MaiThai"/>
              </w:rPr>
            </w:pPr>
          </w:p>
        </w:tc>
        <w:tc>
          <w:tcPr>
            <w:tcW w:w="1863" w:type="pct"/>
            <w:tcBorders>
              <w:top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  <w:lang w:bidi="th-TH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 xml:space="preserve">Loy </w:t>
            </w:r>
            <w:proofErr w:type="spellStart"/>
            <w:r w:rsidRPr="00323EBE">
              <w:rPr>
                <w:rFonts w:ascii="DSN MaiThai" w:hAnsi="DSN MaiThai" w:cs="DSN MaiThai"/>
                <w:sz w:val="32"/>
                <w:szCs w:val="32"/>
              </w:rPr>
              <w:t>Krathong</w:t>
            </w:r>
            <w:proofErr w:type="spellEnd"/>
            <w:r w:rsidRPr="00323EBE">
              <w:rPr>
                <w:rFonts w:ascii="DSN MaiThai" w:hAnsi="DSN MaiThai" w:cs="DSN MaiThai"/>
                <w:sz w:val="32"/>
                <w:szCs w:val="32"/>
              </w:rPr>
              <w:t xml:space="preserve"> Festival</w:t>
            </w:r>
          </w:p>
        </w:tc>
        <w:tc>
          <w:tcPr>
            <w:tcW w:w="2079" w:type="pct"/>
            <w:tcBorders>
              <w:top w:val="nil"/>
            </w:tcBorders>
          </w:tcPr>
          <w:p w:rsidR="00323EBE" w:rsidRPr="00323EBE" w:rsidRDefault="00323EBE" w:rsidP="00FA54BF">
            <w:pPr>
              <w:rPr>
                <w:rFonts w:ascii="DSN MaiThai" w:hAnsi="DSN MaiThai" w:cs="DSN MaiThai"/>
                <w:sz w:val="32"/>
                <w:szCs w:val="32"/>
              </w:rPr>
            </w:pPr>
            <w:r w:rsidRPr="00323EBE">
              <w:rPr>
                <w:rFonts w:ascii="DSN MaiThai" w:hAnsi="DSN MaiThai" w:cs="DSN MaiThai"/>
                <w:sz w:val="32"/>
                <w:szCs w:val="32"/>
              </w:rPr>
              <w:t xml:space="preserve">Saturday -  </w:t>
            </w:r>
            <w:r w:rsidRPr="00323EBE">
              <w:rPr>
                <w:rFonts w:ascii="DSN MaiThai" w:hAnsi="DSN MaiThai" w:cs="DSN MaiThai"/>
                <w:sz w:val="32"/>
                <w:szCs w:val="32"/>
                <w:lang w:bidi="th-TH"/>
              </w:rPr>
              <w:t>November</w:t>
            </w:r>
            <w:r w:rsidRPr="00323EBE">
              <w:rPr>
                <w:rFonts w:ascii="DSN MaiThai" w:hAnsi="DSN MaiThai" w:cs="DSN MaiThai"/>
                <w:sz w:val="32"/>
                <w:szCs w:val="32"/>
              </w:rPr>
              <w:t xml:space="preserve"> 8, 2014</w:t>
            </w:r>
          </w:p>
        </w:tc>
      </w:tr>
      <w:tr w:rsidR="00323EBE" w:rsidRPr="00BD63A3" w:rsidTr="00FA54BF">
        <w:tc>
          <w:tcPr>
            <w:tcW w:w="5000" w:type="pct"/>
            <w:gridSpan w:val="4"/>
          </w:tcPr>
          <w:p w:rsidR="00FF4B43" w:rsidRDefault="00323EBE" w:rsidP="00FA54BF">
            <w:pPr>
              <w:jc w:val="center"/>
              <w:rPr>
                <w:rFonts w:ascii="DSN MaiThai" w:hAnsi="DSN MaiThai" w:cs="DSN MaiThai"/>
                <w:sz w:val="32"/>
                <w:szCs w:val="32"/>
                <w:lang w:bidi="th-TH"/>
              </w:rPr>
            </w:pPr>
            <w:r w:rsidRPr="00BD63A3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WAT SANGHARATTANARAM </w:t>
            </w:r>
            <w:r w:rsidRPr="00BD63A3">
              <w:rPr>
                <w:rFonts w:ascii="DSN MaiThai" w:hAnsi="DSN MaiThai" w:cs="DSN MaiThai"/>
                <w:sz w:val="32"/>
                <w:szCs w:val="32"/>
                <w:cs/>
                <w:lang w:bidi="th-TH"/>
              </w:rPr>
              <w:t xml:space="preserve">5301 </w:t>
            </w:r>
            <w:r w:rsidRPr="00BD63A3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Foster Rd. Oklahoma City, OK </w:t>
            </w:r>
            <w:r w:rsidRPr="00BD63A3">
              <w:rPr>
                <w:rFonts w:ascii="DSN MaiThai" w:hAnsi="DSN MaiThai" w:cs="DSN MaiThai"/>
                <w:sz w:val="32"/>
                <w:szCs w:val="32"/>
                <w:cs/>
                <w:lang w:bidi="th-TH"/>
              </w:rPr>
              <w:t xml:space="preserve">73129 </w:t>
            </w:r>
            <w:r w:rsidRPr="00BD63A3">
              <w:rPr>
                <w:rFonts w:ascii="DSN MaiThai" w:hAnsi="DSN MaiThai" w:cs="DSN MaiThai"/>
                <w:sz w:val="32"/>
                <w:szCs w:val="32"/>
                <w:lang w:bidi="th-TH"/>
              </w:rPr>
              <w:t>Tel.(</w:t>
            </w:r>
            <w:r w:rsidRPr="00BD63A3">
              <w:rPr>
                <w:rFonts w:ascii="DSN MaiThai" w:hAnsi="DSN MaiThai" w:cs="DSN MaiThai"/>
                <w:sz w:val="32"/>
                <w:szCs w:val="32"/>
                <w:cs/>
                <w:lang w:bidi="th-TH"/>
              </w:rPr>
              <w:t xml:space="preserve">405) 677-4306 </w:t>
            </w:r>
            <w:r w:rsidRPr="00BD63A3">
              <w:rPr>
                <w:rFonts w:ascii="DSN MaiThai" w:hAnsi="DSN MaiThai" w:cs="DSN MaiThai"/>
                <w:sz w:val="32"/>
                <w:szCs w:val="32"/>
                <w:lang w:bidi="th-TH"/>
              </w:rPr>
              <w:t xml:space="preserve">  </w:t>
            </w:r>
          </w:p>
          <w:p w:rsidR="00323EBE" w:rsidRPr="00BD63A3" w:rsidRDefault="00323EBE" w:rsidP="00FA54BF">
            <w:pPr>
              <w:jc w:val="center"/>
              <w:rPr>
                <w:rFonts w:ascii="DSN MaiThai" w:hAnsi="DSN MaiThai" w:cs="DSN MaiThai"/>
                <w:b/>
                <w:bCs/>
                <w:color w:val="002060"/>
                <w:sz w:val="32"/>
                <w:szCs w:val="32"/>
                <w:lang w:bidi="th-TH"/>
              </w:rPr>
            </w:pPr>
            <w:r w:rsidRPr="00BD63A3">
              <w:rPr>
                <w:rFonts w:ascii="DSN MaiThai" w:hAnsi="DSN MaiThai" w:cs="DSN MaiThai"/>
                <w:sz w:val="32"/>
                <w:szCs w:val="32"/>
                <w:lang w:bidi="th-TH"/>
              </w:rPr>
              <w:t>sangharatanaram@yahoo.com,  www.watokc.com</w:t>
            </w:r>
          </w:p>
          <w:p w:rsidR="00323EBE" w:rsidRPr="00BD63A3" w:rsidRDefault="00323EBE" w:rsidP="00FA54BF">
            <w:pPr>
              <w:rPr>
                <w:rFonts w:ascii="DSN MaiThai" w:hAnsi="DSN MaiThai" w:cs="DSN MaiThai"/>
              </w:rPr>
            </w:pPr>
          </w:p>
        </w:tc>
      </w:tr>
    </w:tbl>
    <w:p w:rsidR="009312C3" w:rsidRPr="0012027B" w:rsidRDefault="0012027B" w:rsidP="00233558">
      <w:pPr>
        <w:rPr>
          <w:rFonts w:asciiTheme="minorBidi" w:hAnsiTheme="minorBidi" w:cstheme="minorBidi"/>
          <w:b/>
          <w:bCs/>
          <w:sz w:val="18"/>
          <w:szCs w:val="18"/>
        </w:rPr>
      </w:pPr>
      <w:r>
        <w:rPr>
          <w:rFonts w:asciiTheme="minorBidi" w:hAnsiTheme="minorBidi" w:cstheme="minorBidi"/>
          <w:b/>
          <w:bCs/>
          <w:noProof/>
          <w:sz w:val="18"/>
          <w:szCs w:val="18"/>
          <w:lang w:bidi="th-TH"/>
        </w:rPr>
        <w:drawing>
          <wp:anchor distT="0" distB="0" distL="114300" distR="114300" simplePos="0" relativeHeight="252793856" behindDoc="0" locked="0" layoutInCell="1" allowOverlap="1" wp14:anchorId="2FB1E5C1" wp14:editId="56C7F022">
            <wp:simplePos x="0" y="0"/>
            <wp:positionH relativeFrom="column">
              <wp:posOffset>3437255</wp:posOffset>
            </wp:positionH>
            <wp:positionV relativeFrom="paragraph">
              <wp:posOffset>361315</wp:posOffset>
            </wp:positionV>
            <wp:extent cx="2254250" cy="502920"/>
            <wp:effectExtent l="0" t="0" r="0" b="0"/>
            <wp:wrapThrough wrapText="bothSides">
              <wp:wrapPolygon edited="0">
                <wp:start x="0" y="0"/>
                <wp:lineTo x="0" y="20455"/>
                <wp:lineTo x="21357" y="20455"/>
                <wp:lineTo x="21357" y="0"/>
                <wp:lineTo x="0" y="0"/>
              </wp:wrapPolygon>
            </wp:wrapThrough>
            <wp:docPr id="140" name="Picture 24" descr="G:\Working-Pictures\กรอปรูป+ลายไทย\lai_tab\tab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Working-Pictures\กรอปรูป+ลายไทย\lai_tab\tab0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0" cy="502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9312C3" w:rsidRPr="0012027B" w:rsidSect="00140B94">
      <w:pgSz w:w="15840" w:h="12240" w:orient="landscape" w:code="1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haroni">
    <w:altName w:val="Tahoma"/>
    <w:panose1 w:val="02010803020104030203"/>
    <w:charset w:val="00"/>
    <w:family w:val="auto"/>
    <w:pitch w:val="variable"/>
    <w:sig w:usb0="00000803" w:usb1="00000000" w:usb2="00000000" w:usb3="00000000" w:csb0="0000002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JasmineDSE">
    <w:charset w:val="00"/>
    <w:family w:val="roman"/>
    <w:pitch w:val="variable"/>
    <w:sig w:usb0="00000003" w:usb1="00000000" w:usb2="00000000" w:usb3="00000000" w:csb0="00000001" w:csb1="00000000"/>
  </w:font>
  <w:font w:name="TH Charmonman">
    <w:altName w:val="TH Charm of AU"/>
    <w:charset w:val="00"/>
    <w:family w:val="script"/>
    <w:pitch w:val="variable"/>
    <w:sig w:usb0="00000000" w:usb1="5000204A" w:usb2="00000000" w:usb3="00000000" w:csb0="00010183" w:csb1="00000000"/>
  </w:font>
  <w:font w:name="DSN MaiThai">
    <w:panose1 w:val="00000400000000000000"/>
    <w:charset w:val="00"/>
    <w:family w:val="auto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2" type="#_x0000_t75" style="width:37.5pt;height:36.75pt;visibility:visible;mso-wrap-style:square" o:bullet="t">
        <v:imagedata r:id="rId1" o:title="prakob021"/>
      </v:shape>
    </w:pict>
  </w:numPicBullet>
  <w:numPicBullet w:numPicBulletId="1">
    <w:pict>
      <v:shape id="_x0000_i1063" type="#_x0000_t75" style="width:60pt;height:79.5pt;visibility:visible;mso-wrap-style:square" o:bullet="t">
        <v:imagedata r:id="rId2" o:title="Buddha-1"/>
      </v:shape>
    </w:pict>
  </w:numPicBullet>
  <w:numPicBullet w:numPicBulletId="2">
    <w:pict>
      <v:shape id="_x0000_i1064" type="#_x0000_t75" style="width:60pt;height:79.5pt;visibility:visible;mso-wrap-style:square" o:bullet="t">
        <v:imagedata r:id="rId3" o:title="Buddha"/>
      </v:shape>
    </w:pict>
  </w:numPicBullet>
  <w:numPicBullet w:numPicBulletId="3">
    <w:pict>
      <v:shape id="_x0000_i1065" type="#_x0000_t75" style="width:20.65pt;height:20.15pt;visibility:visible;mso-wrap-style:square" o:bullet="t">
        <v:imagedata r:id="rId4" o:title=""/>
      </v:shape>
    </w:pict>
  </w:numPicBullet>
  <w:abstractNum w:abstractNumId="0">
    <w:nsid w:val="4FE971F7"/>
    <w:multiLevelType w:val="hybridMultilevel"/>
    <w:tmpl w:val="58844384"/>
    <w:lvl w:ilvl="0" w:tplc="8D0CA8C0">
      <w:start w:val="23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2"/>
  <w:noPunctuationKerning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4058"/>
    <w:rsid w:val="00002CD6"/>
    <w:rsid w:val="00007EF3"/>
    <w:rsid w:val="000105CB"/>
    <w:rsid w:val="000130AA"/>
    <w:rsid w:val="0001590E"/>
    <w:rsid w:val="0002572C"/>
    <w:rsid w:val="00027D39"/>
    <w:rsid w:val="00032B9A"/>
    <w:rsid w:val="00033852"/>
    <w:rsid w:val="000341FF"/>
    <w:rsid w:val="00035419"/>
    <w:rsid w:val="00035E3C"/>
    <w:rsid w:val="00037A80"/>
    <w:rsid w:val="00041666"/>
    <w:rsid w:val="0004770B"/>
    <w:rsid w:val="00050866"/>
    <w:rsid w:val="000540C2"/>
    <w:rsid w:val="00060CB5"/>
    <w:rsid w:val="00060D90"/>
    <w:rsid w:val="0006107B"/>
    <w:rsid w:val="00071C67"/>
    <w:rsid w:val="000723CF"/>
    <w:rsid w:val="00080AA5"/>
    <w:rsid w:val="00083D95"/>
    <w:rsid w:val="0008485C"/>
    <w:rsid w:val="00085A58"/>
    <w:rsid w:val="00090CFF"/>
    <w:rsid w:val="0009349A"/>
    <w:rsid w:val="000966C0"/>
    <w:rsid w:val="00096C55"/>
    <w:rsid w:val="000A2E79"/>
    <w:rsid w:val="000A48BE"/>
    <w:rsid w:val="000A5518"/>
    <w:rsid w:val="000A7070"/>
    <w:rsid w:val="000B33E8"/>
    <w:rsid w:val="000B4A80"/>
    <w:rsid w:val="000B76E0"/>
    <w:rsid w:val="000C1A83"/>
    <w:rsid w:val="000C3BFD"/>
    <w:rsid w:val="000C62D7"/>
    <w:rsid w:val="000C69B0"/>
    <w:rsid w:val="000C74F0"/>
    <w:rsid w:val="000E09C3"/>
    <w:rsid w:val="000E188C"/>
    <w:rsid w:val="000E2753"/>
    <w:rsid w:val="000E6A58"/>
    <w:rsid w:val="000F23AF"/>
    <w:rsid w:val="000F41C9"/>
    <w:rsid w:val="000F6537"/>
    <w:rsid w:val="000F6E5D"/>
    <w:rsid w:val="000F7F77"/>
    <w:rsid w:val="00107B07"/>
    <w:rsid w:val="001109E8"/>
    <w:rsid w:val="00110DFC"/>
    <w:rsid w:val="0012027B"/>
    <w:rsid w:val="001218B4"/>
    <w:rsid w:val="00121D4F"/>
    <w:rsid w:val="00124DDF"/>
    <w:rsid w:val="00125D45"/>
    <w:rsid w:val="00127E38"/>
    <w:rsid w:val="001308AE"/>
    <w:rsid w:val="00131169"/>
    <w:rsid w:val="0013294E"/>
    <w:rsid w:val="00133328"/>
    <w:rsid w:val="00133C22"/>
    <w:rsid w:val="0013633B"/>
    <w:rsid w:val="00137CCB"/>
    <w:rsid w:val="0014062A"/>
    <w:rsid w:val="00140B94"/>
    <w:rsid w:val="00142949"/>
    <w:rsid w:val="00145D57"/>
    <w:rsid w:val="001465E9"/>
    <w:rsid w:val="00151E0B"/>
    <w:rsid w:val="00154B9F"/>
    <w:rsid w:val="00154CEA"/>
    <w:rsid w:val="00155A5A"/>
    <w:rsid w:val="00156B31"/>
    <w:rsid w:val="00157975"/>
    <w:rsid w:val="001657E5"/>
    <w:rsid w:val="00170D45"/>
    <w:rsid w:val="00170EC2"/>
    <w:rsid w:val="00174473"/>
    <w:rsid w:val="001755DD"/>
    <w:rsid w:val="0017581C"/>
    <w:rsid w:val="001825E9"/>
    <w:rsid w:val="00184EB6"/>
    <w:rsid w:val="001A017E"/>
    <w:rsid w:val="001A1FE5"/>
    <w:rsid w:val="001A23B9"/>
    <w:rsid w:val="001A282D"/>
    <w:rsid w:val="001A46F1"/>
    <w:rsid w:val="001A494E"/>
    <w:rsid w:val="001A58F3"/>
    <w:rsid w:val="001A5C73"/>
    <w:rsid w:val="001A7655"/>
    <w:rsid w:val="001B1C1A"/>
    <w:rsid w:val="001C2F13"/>
    <w:rsid w:val="001C6235"/>
    <w:rsid w:val="001C7273"/>
    <w:rsid w:val="001C7497"/>
    <w:rsid w:val="001D501B"/>
    <w:rsid w:val="001E3FBD"/>
    <w:rsid w:val="001E4E4F"/>
    <w:rsid w:val="001F0ABC"/>
    <w:rsid w:val="001F2EBF"/>
    <w:rsid w:val="001F3313"/>
    <w:rsid w:val="001F60A6"/>
    <w:rsid w:val="001F7D5E"/>
    <w:rsid w:val="002044EA"/>
    <w:rsid w:val="002079AE"/>
    <w:rsid w:val="00214796"/>
    <w:rsid w:val="00215590"/>
    <w:rsid w:val="00216A77"/>
    <w:rsid w:val="00216B3C"/>
    <w:rsid w:val="00217A31"/>
    <w:rsid w:val="00217B9B"/>
    <w:rsid w:val="0022360D"/>
    <w:rsid w:val="00232CBF"/>
    <w:rsid w:val="00233558"/>
    <w:rsid w:val="0023565B"/>
    <w:rsid w:val="00242E94"/>
    <w:rsid w:val="002438DF"/>
    <w:rsid w:val="00245965"/>
    <w:rsid w:val="0024645D"/>
    <w:rsid w:val="00247D21"/>
    <w:rsid w:val="002504DE"/>
    <w:rsid w:val="00253A37"/>
    <w:rsid w:val="0025532E"/>
    <w:rsid w:val="00255B01"/>
    <w:rsid w:val="00260BE1"/>
    <w:rsid w:val="00262A21"/>
    <w:rsid w:val="00263D53"/>
    <w:rsid w:val="002645C9"/>
    <w:rsid w:val="002659F0"/>
    <w:rsid w:val="002662D8"/>
    <w:rsid w:val="00267C4C"/>
    <w:rsid w:val="00271B35"/>
    <w:rsid w:val="0027319D"/>
    <w:rsid w:val="00273342"/>
    <w:rsid w:val="00280DE3"/>
    <w:rsid w:val="00283E1F"/>
    <w:rsid w:val="0028699A"/>
    <w:rsid w:val="00286CA5"/>
    <w:rsid w:val="00287EFD"/>
    <w:rsid w:val="002948CC"/>
    <w:rsid w:val="00297EBC"/>
    <w:rsid w:val="002A6B9C"/>
    <w:rsid w:val="002A798A"/>
    <w:rsid w:val="002B05D0"/>
    <w:rsid w:val="002B1CA2"/>
    <w:rsid w:val="002B374D"/>
    <w:rsid w:val="002B4703"/>
    <w:rsid w:val="002B4AF7"/>
    <w:rsid w:val="002B54B5"/>
    <w:rsid w:val="002B5672"/>
    <w:rsid w:val="002B6536"/>
    <w:rsid w:val="002B7328"/>
    <w:rsid w:val="002D26B7"/>
    <w:rsid w:val="002D4ABD"/>
    <w:rsid w:val="002E0A90"/>
    <w:rsid w:val="002E18A3"/>
    <w:rsid w:val="002F19FE"/>
    <w:rsid w:val="002F25C1"/>
    <w:rsid w:val="002F462A"/>
    <w:rsid w:val="003016B4"/>
    <w:rsid w:val="00302D81"/>
    <w:rsid w:val="0030302E"/>
    <w:rsid w:val="00305BD9"/>
    <w:rsid w:val="00305C15"/>
    <w:rsid w:val="0030751A"/>
    <w:rsid w:val="003117EE"/>
    <w:rsid w:val="00314578"/>
    <w:rsid w:val="003221DC"/>
    <w:rsid w:val="00323EBE"/>
    <w:rsid w:val="003256A5"/>
    <w:rsid w:val="0033076E"/>
    <w:rsid w:val="00335204"/>
    <w:rsid w:val="00335D72"/>
    <w:rsid w:val="00336FBB"/>
    <w:rsid w:val="00337860"/>
    <w:rsid w:val="00341E9C"/>
    <w:rsid w:val="003430CC"/>
    <w:rsid w:val="003432EA"/>
    <w:rsid w:val="00343A49"/>
    <w:rsid w:val="003471F5"/>
    <w:rsid w:val="0034783A"/>
    <w:rsid w:val="00355483"/>
    <w:rsid w:val="00357648"/>
    <w:rsid w:val="00361168"/>
    <w:rsid w:val="00362842"/>
    <w:rsid w:val="00363E6A"/>
    <w:rsid w:val="00365BFC"/>
    <w:rsid w:val="003668C1"/>
    <w:rsid w:val="00371421"/>
    <w:rsid w:val="00375C59"/>
    <w:rsid w:val="00380395"/>
    <w:rsid w:val="00382E02"/>
    <w:rsid w:val="003879F4"/>
    <w:rsid w:val="00391582"/>
    <w:rsid w:val="003931FA"/>
    <w:rsid w:val="00396C0A"/>
    <w:rsid w:val="003A232E"/>
    <w:rsid w:val="003A36DA"/>
    <w:rsid w:val="003A49AA"/>
    <w:rsid w:val="003A6135"/>
    <w:rsid w:val="003A78D4"/>
    <w:rsid w:val="003B2398"/>
    <w:rsid w:val="003B397B"/>
    <w:rsid w:val="003B39BA"/>
    <w:rsid w:val="003B4911"/>
    <w:rsid w:val="003B5108"/>
    <w:rsid w:val="003C2C4E"/>
    <w:rsid w:val="003C33F1"/>
    <w:rsid w:val="003C38AC"/>
    <w:rsid w:val="003D4D16"/>
    <w:rsid w:val="003E25B9"/>
    <w:rsid w:val="003E7513"/>
    <w:rsid w:val="003F3D9B"/>
    <w:rsid w:val="003F6963"/>
    <w:rsid w:val="003F7F4B"/>
    <w:rsid w:val="00400A0B"/>
    <w:rsid w:val="00411DDC"/>
    <w:rsid w:val="00412ECB"/>
    <w:rsid w:val="00415B20"/>
    <w:rsid w:val="00415E09"/>
    <w:rsid w:val="00415EF8"/>
    <w:rsid w:val="00416C8B"/>
    <w:rsid w:val="00417712"/>
    <w:rsid w:val="00417B04"/>
    <w:rsid w:val="00417E25"/>
    <w:rsid w:val="004202C9"/>
    <w:rsid w:val="00420755"/>
    <w:rsid w:val="00422BBB"/>
    <w:rsid w:val="00426BBC"/>
    <w:rsid w:val="00426F50"/>
    <w:rsid w:val="00433BA3"/>
    <w:rsid w:val="00433F42"/>
    <w:rsid w:val="00434F56"/>
    <w:rsid w:val="004471A8"/>
    <w:rsid w:val="004576DF"/>
    <w:rsid w:val="004604C4"/>
    <w:rsid w:val="00460B7E"/>
    <w:rsid w:val="004637FB"/>
    <w:rsid w:val="0046390F"/>
    <w:rsid w:val="00463960"/>
    <w:rsid w:val="00464B4A"/>
    <w:rsid w:val="00466763"/>
    <w:rsid w:val="00466E38"/>
    <w:rsid w:val="00467F9C"/>
    <w:rsid w:val="00471618"/>
    <w:rsid w:val="00475290"/>
    <w:rsid w:val="0047586B"/>
    <w:rsid w:val="004775DC"/>
    <w:rsid w:val="004813D7"/>
    <w:rsid w:val="004865F7"/>
    <w:rsid w:val="00487A3C"/>
    <w:rsid w:val="004905C2"/>
    <w:rsid w:val="00491088"/>
    <w:rsid w:val="004928D0"/>
    <w:rsid w:val="00494C81"/>
    <w:rsid w:val="004951BE"/>
    <w:rsid w:val="004A1453"/>
    <w:rsid w:val="004A37FE"/>
    <w:rsid w:val="004A638A"/>
    <w:rsid w:val="004A7DE3"/>
    <w:rsid w:val="004B5D37"/>
    <w:rsid w:val="004B5EBA"/>
    <w:rsid w:val="004C44EB"/>
    <w:rsid w:val="004C45B5"/>
    <w:rsid w:val="004D0530"/>
    <w:rsid w:val="004D2FBA"/>
    <w:rsid w:val="004D3AC6"/>
    <w:rsid w:val="004D5F51"/>
    <w:rsid w:val="004D6FA4"/>
    <w:rsid w:val="004F3D60"/>
    <w:rsid w:val="004F5FF4"/>
    <w:rsid w:val="004F7219"/>
    <w:rsid w:val="00513B57"/>
    <w:rsid w:val="005165C1"/>
    <w:rsid w:val="00524D38"/>
    <w:rsid w:val="00530612"/>
    <w:rsid w:val="00530886"/>
    <w:rsid w:val="0053136E"/>
    <w:rsid w:val="00544B5C"/>
    <w:rsid w:val="00545B07"/>
    <w:rsid w:val="00553397"/>
    <w:rsid w:val="0056397E"/>
    <w:rsid w:val="005705DF"/>
    <w:rsid w:val="00571E6A"/>
    <w:rsid w:val="0057236E"/>
    <w:rsid w:val="00573348"/>
    <w:rsid w:val="00575ED3"/>
    <w:rsid w:val="00581B62"/>
    <w:rsid w:val="00585DA8"/>
    <w:rsid w:val="00592BCD"/>
    <w:rsid w:val="005936F4"/>
    <w:rsid w:val="00594944"/>
    <w:rsid w:val="00594E7C"/>
    <w:rsid w:val="00594F4A"/>
    <w:rsid w:val="005A36E6"/>
    <w:rsid w:val="005A49B7"/>
    <w:rsid w:val="005A4FC1"/>
    <w:rsid w:val="005B06E1"/>
    <w:rsid w:val="005B12B4"/>
    <w:rsid w:val="005B2351"/>
    <w:rsid w:val="005B742F"/>
    <w:rsid w:val="005C3241"/>
    <w:rsid w:val="005C378B"/>
    <w:rsid w:val="005C4458"/>
    <w:rsid w:val="005C54A8"/>
    <w:rsid w:val="005C757F"/>
    <w:rsid w:val="005D0D24"/>
    <w:rsid w:val="005D282F"/>
    <w:rsid w:val="005D3D2F"/>
    <w:rsid w:val="005E0ABA"/>
    <w:rsid w:val="005E1018"/>
    <w:rsid w:val="005E2CC6"/>
    <w:rsid w:val="005E424A"/>
    <w:rsid w:val="005F64BC"/>
    <w:rsid w:val="00604514"/>
    <w:rsid w:val="006070F4"/>
    <w:rsid w:val="0061239B"/>
    <w:rsid w:val="00621255"/>
    <w:rsid w:val="00621D30"/>
    <w:rsid w:val="00621F5D"/>
    <w:rsid w:val="006235CE"/>
    <w:rsid w:val="00623BA6"/>
    <w:rsid w:val="00632C31"/>
    <w:rsid w:val="00634289"/>
    <w:rsid w:val="00637533"/>
    <w:rsid w:val="006433A4"/>
    <w:rsid w:val="00644D58"/>
    <w:rsid w:val="0064564C"/>
    <w:rsid w:val="00645C13"/>
    <w:rsid w:val="006462E2"/>
    <w:rsid w:val="00660690"/>
    <w:rsid w:val="00662C2C"/>
    <w:rsid w:val="00665B68"/>
    <w:rsid w:val="00674105"/>
    <w:rsid w:val="00687CC7"/>
    <w:rsid w:val="00695F1D"/>
    <w:rsid w:val="006A0062"/>
    <w:rsid w:val="006A01CA"/>
    <w:rsid w:val="006A2983"/>
    <w:rsid w:val="006A4028"/>
    <w:rsid w:val="006A609C"/>
    <w:rsid w:val="006A6A0A"/>
    <w:rsid w:val="006A6C9A"/>
    <w:rsid w:val="006B2047"/>
    <w:rsid w:val="006B58A6"/>
    <w:rsid w:val="006B5D6A"/>
    <w:rsid w:val="006B79E6"/>
    <w:rsid w:val="006C1BE8"/>
    <w:rsid w:val="006C27C6"/>
    <w:rsid w:val="006C2C5E"/>
    <w:rsid w:val="006C4A51"/>
    <w:rsid w:val="006C6FD4"/>
    <w:rsid w:val="006C7691"/>
    <w:rsid w:val="006C7F7C"/>
    <w:rsid w:val="006D7CAB"/>
    <w:rsid w:val="006E0022"/>
    <w:rsid w:val="006E013D"/>
    <w:rsid w:val="006E7C12"/>
    <w:rsid w:val="006F426F"/>
    <w:rsid w:val="0070034E"/>
    <w:rsid w:val="00706624"/>
    <w:rsid w:val="00710798"/>
    <w:rsid w:val="0071159D"/>
    <w:rsid w:val="00721C4A"/>
    <w:rsid w:val="007222C4"/>
    <w:rsid w:val="00723584"/>
    <w:rsid w:val="00723979"/>
    <w:rsid w:val="0072478F"/>
    <w:rsid w:val="0072635A"/>
    <w:rsid w:val="007312F7"/>
    <w:rsid w:val="007351EB"/>
    <w:rsid w:val="00736973"/>
    <w:rsid w:val="00737591"/>
    <w:rsid w:val="00737BA5"/>
    <w:rsid w:val="007400C4"/>
    <w:rsid w:val="00742EE4"/>
    <w:rsid w:val="00745963"/>
    <w:rsid w:val="00745FA0"/>
    <w:rsid w:val="0075220B"/>
    <w:rsid w:val="0075427B"/>
    <w:rsid w:val="00755CD7"/>
    <w:rsid w:val="0075645C"/>
    <w:rsid w:val="007618B3"/>
    <w:rsid w:val="007644E3"/>
    <w:rsid w:val="007650B8"/>
    <w:rsid w:val="0076688B"/>
    <w:rsid w:val="00775694"/>
    <w:rsid w:val="00777A5C"/>
    <w:rsid w:val="00777BE1"/>
    <w:rsid w:val="00781434"/>
    <w:rsid w:val="0078369D"/>
    <w:rsid w:val="00785890"/>
    <w:rsid w:val="00791BFB"/>
    <w:rsid w:val="00792EE2"/>
    <w:rsid w:val="007946ED"/>
    <w:rsid w:val="007A19AF"/>
    <w:rsid w:val="007A20A4"/>
    <w:rsid w:val="007A304F"/>
    <w:rsid w:val="007A5849"/>
    <w:rsid w:val="007B0A13"/>
    <w:rsid w:val="007B5E63"/>
    <w:rsid w:val="007C4180"/>
    <w:rsid w:val="007D1153"/>
    <w:rsid w:val="007D6AAE"/>
    <w:rsid w:val="007E1BB6"/>
    <w:rsid w:val="007E36D3"/>
    <w:rsid w:val="007E3900"/>
    <w:rsid w:val="007E759C"/>
    <w:rsid w:val="007F0503"/>
    <w:rsid w:val="007F38CF"/>
    <w:rsid w:val="007F75FF"/>
    <w:rsid w:val="007F79D9"/>
    <w:rsid w:val="00801FE5"/>
    <w:rsid w:val="00802BCF"/>
    <w:rsid w:val="00803485"/>
    <w:rsid w:val="008035FB"/>
    <w:rsid w:val="00803750"/>
    <w:rsid w:val="00803971"/>
    <w:rsid w:val="00804ED1"/>
    <w:rsid w:val="00807A11"/>
    <w:rsid w:val="00810826"/>
    <w:rsid w:val="008114FF"/>
    <w:rsid w:val="00812278"/>
    <w:rsid w:val="00812564"/>
    <w:rsid w:val="00812BA0"/>
    <w:rsid w:val="00814A65"/>
    <w:rsid w:val="008223C9"/>
    <w:rsid w:val="00823014"/>
    <w:rsid w:val="008231D9"/>
    <w:rsid w:val="00826DF7"/>
    <w:rsid w:val="0082795F"/>
    <w:rsid w:val="00830DBB"/>
    <w:rsid w:val="00832055"/>
    <w:rsid w:val="008354F7"/>
    <w:rsid w:val="00836316"/>
    <w:rsid w:val="00837AA5"/>
    <w:rsid w:val="00840394"/>
    <w:rsid w:val="00843A12"/>
    <w:rsid w:val="00843B36"/>
    <w:rsid w:val="00846EF1"/>
    <w:rsid w:val="00847D7A"/>
    <w:rsid w:val="00851B00"/>
    <w:rsid w:val="00853A32"/>
    <w:rsid w:val="00853AEF"/>
    <w:rsid w:val="008570D7"/>
    <w:rsid w:val="00857203"/>
    <w:rsid w:val="00860B24"/>
    <w:rsid w:val="00876A20"/>
    <w:rsid w:val="008816CB"/>
    <w:rsid w:val="00883937"/>
    <w:rsid w:val="00883AD1"/>
    <w:rsid w:val="0088600E"/>
    <w:rsid w:val="00893387"/>
    <w:rsid w:val="008A26C6"/>
    <w:rsid w:val="008A79E7"/>
    <w:rsid w:val="008B1859"/>
    <w:rsid w:val="008B3493"/>
    <w:rsid w:val="008B507B"/>
    <w:rsid w:val="008C0A46"/>
    <w:rsid w:val="008C0BC1"/>
    <w:rsid w:val="008C316D"/>
    <w:rsid w:val="008C386D"/>
    <w:rsid w:val="008C51DF"/>
    <w:rsid w:val="008C5F3B"/>
    <w:rsid w:val="008C6CD1"/>
    <w:rsid w:val="008D31AB"/>
    <w:rsid w:val="008D7DAF"/>
    <w:rsid w:val="008E17EE"/>
    <w:rsid w:val="008E5A5E"/>
    <w:rsid w:val="008E7043"/>
    <w:rsid w:val="008F04FC"/>
    <w:rsid w:val="008F468B"/>
    <w:rsid w:val="008F5F67"/>
    <w:rsid w:val="008F712F"/>
    <w:rsid w:val="008F7BBD"/>
    <w:rsid w:val="0090311D"/>
    <w:rsid w:val="00906C4A"/>
    <w:rsid w:val="00921A3D"/>
    <w:rsid w:val="009312C3"/>
    <w:rsid w:val="009332EF"/>
    <w:rsid w:val="00937388"/>
    <w:rsid w:val="00937544"/>
    <w:rsid w:val="00940D43"/>
    <w:rsid w:val="009412FF"/>
    <w:rsid w:val="00946305"/>
    <w:rsid w:val="00951ED3"/>
    <w:rsid w:val="00963BD5"/>
    <w:rsid w:val="009641B8"/>
    <w:rsid w:val="00974D46"/>
    <w:rsid w:val="00975B98"/>
    <w:rsid w:val="0097709F"/>
    <w:rsid w:val="00981819"/>
    <w:rsid w:val="0098454F"/>
    <w:rsid w:val="00984751"/>
    <w:rsid w:val="009852B5"/>
    <w:rsid w:val="00987C3D"/>
    <w:rsid w:val="00991DCF"/>
    <w:rsid w:val="00992A21"/>
    <w:rsid w:val="00993173"/>
    <w:rsid w:val="009962CF"/>
    <w:rsid w:val="00996786"/>
    <w:rsid w:val="00997C8D"/>
    <w:rsid w:val="009A17E8"/>
    <w:rsid w:val="009A277C"/>
    <w:rsid w:val="009B1053"/>
    <w:rsid w:val="009B1D18"/>
    <w:rsid w:val="009B41F5"/>
    <w:rsid w:val="009B448C"/>
    <w:rsid w:val="009B5F91"/>
    <w:rsid w:val="009D0AC0"/>
    <w:rsid w:val="009D44CE"/>
    <w:rsid w:val="009E076D"/>
    <w:rsid w:val="009E33AA"/>
    <w:rsid w:val="009E493A"/>
    <w:rsid w:val="009F0421"/>
    <w:rsid w:val="009F0AA0"/>
    <w:rsid w:val="009F2B05"/>
    <w:rsid w:val="009F49CF"/>
    <w:rsid w:val="009F4DA2"/>
    <w:rsid w:val="009F4E7F"/>
    <w:rsid w:val="00A0526E"/>
    <w:rsid w:val="00A05304"/>
    <w:rsid w:val="00A130EE"/>
    <w:rsid w:val="00A13D83"/>
    <w:rsid w:val="00A20676"/>
    <w:rsid w:val="00A23520"/>
    <w:rsid w:val="00A241BE"/>
    <w:rsid w:val="00A250E2"/>
    <w:rsid w:val="00A30637"/>
    <w:rsid w:val="00A3097C"/>
    <w:rsid w:val="00A315BE"/>
    <w:rsid w:val="00A31AE4"/>
    <w:rsid w:val="00A32F42"/>
    <w:rsid w:val="00A356D3"/>
    <w:rsid w:val="00A404F7"/>
    <w:rsid w:val="00A43B2E"/>
    <w:rsid w:val="00A52CFD"/>
    <w:rsid w:val="00A53F3A"/>
    <w:rsid w:val="00A54EBB"/>
    <w:rsid w:val="00A60F48"/>
    <w:rsid w:val="00A6224F"/>
    <w:rsid w:val="00A6460B"/>
    <w:rsid w:val="00A64DCE"/>
    <w:rsid w:val="00A66722"/>
    <w:rsid w:val="00A74496"/>
    <w:rsid w:val="00A76487"/>
    <w:rsid w:val="00A81AC5"/>
    <w:rsid w:val="00A82BD8"/>
    <w:rsid w:val="00A859AE"/>
    <w:rsid w:val="00A86B33"/>
    <w:rsid w:val="00A91857"/>
    <w:rsid w:val="00A91DE9"/>
    <w:rsid w:val="00A9463C"/>
    <w:rsid w:val="00A95B76"/>
    <w:rsid w:val="00A97657"/>
    <w:rsid w:val="00AA2330"/>
    <w:rsid w:val="00AB376E"/>
    <w:rsid w:val="00AC557B"/>
    <w:rsid w:val="00AC577E"/>
    <w:rsid w:val="00AC5E88"/>
    <w:rsid w:val="00AC7686"/>
    <w:rsid w:val="00AD1C02"/>
    <w:rsid w:val="00AD24A3"/>
    <w:rsid w:val="00AD2DFC"/>
    <w:rsid w:val="00AD7B84"/>
    <w:rsid w:val="00AE06E8"/>
    <w:rsid w:val="00AE41ED"/>
    <w:rsid w:val="00AE472D"/>
    <w:rsid w:val="00AE5DDD"/>
    <w:rsid w:val="00AE75DA"/>
    <w:rsid w:val="00AF282E"/>
    <w:rsid w:val="00AF4B10"/>
    <w:rsid w:val="00AF4EBF"/>
    <w:rsid w:val="00AF73D5"/>
    <w:rsid w:val="00AF7496"/>
    <w:rsid w:val="00B04088"/>
    <w:rsid w:val="00B05F5A"/>
    <w:rsid w:val="00B11B45"/>
    <w:rsid w:val="00B20D1C"/>
    <w:rsid w:val="00B30A6D"/>
    <w:rsid w:val="00B32D30"/>
    <w:rsid w:val="00B34232"/>
    <w:rsid w:val="00B35068"/>
    <w:rsid w:val="00B35439"/>
    <w:rsid w:val="00B37C75"/>
    <w:rsid w:val="00B43577"/>
    <w:rsid w:val="00B437B8"/>
    <w:rsid w:val="00B441C6"/>
    <w:rsid w:val="00B45DBE"/>
    <w:rsid w:val="00B543F2"/>
    <w:rsid w:val="00B5442D"/>
    <w:rsid w:val="00B56A69"/>
    <w:rsid w:val="00B61AF5"/>
    <w:rsid w:val="00B6434F"/>
    <w:rsid w:val="00B64EC4"/>
    <w:rsid w:val="00B65AC5"/>
    <w:rsid w:val="00B65BE7"/>
    <w:rsid w:val="00B66C2D"/>
    <w:rsid w:val="00B71E98"/>
    <w:rsid w:val="00B73F9D"/>
    <w:rsid w:val="00B7416B"/>
    <w:rsid w:val="00B763D4"/>
    <w:rsid w:val="00B841CD"/>
    <w:rsid w:val="00B932E5"/>
    <w:rsid w:val="00B9664D"/>
    <w:rsid w:val="00B97319"/>
    <w:rsid w:val="00BA27E7"/>
    <w:rsid w:val="00BA63E3"/>
    <w:rsid w:val="00BB2F75"/>
    <w:rsid w:val="00BB3F53"/>
    <w:rsid w:val="00BB4E54"/>
    <w:rsid w:val="00BB58F1"/>
    <w:rsid w:val="00BB5998"/>
    <w:rsid w:val="00BB5FC0"/>
    <w:rsid w:val="00BC09EC"/>
    <w:rsid w:val="00BC17E8"/>
    <w:rsid w:val="00BC185D"/>
    <w:rsid w:val="00BC1CF8"/>
    <w:rsid w:val="00BC7911"/>
    <w:rsid w:val="00BD2F0B"/>
    <w:rsid w:val="00BD5183"/>
    <w:rsid w:val="00BD51F6"/>
    <w:rsid w:val="00BD6BD0"/>
    <w:rsid w:val="00BD7335"/>
    <w:rsid w:val="00BE37B1"/>
    <w:rsid w:val="00BE4453"/>
    <w:rsid w:val="00BE63CC"/>
    <w:rsid w:val="00BF02F1"/>
    <w:rsid w:val="00BF18E0"/>
    <w:rsid w:val="00BF247B"/>
    <w:rsid w:val="00C00A2F"/>
    <w:rsid w:val="00C00FDA"/>
    <w:rsid w:val="00C01449"/>
    <w:rsid w:val="00C0521C"/>
    <w:rsid w:val="00C07D77"/>
    <w:rsid w:val="00C14AB4"/>
    <w:rsid w:val="00C15071"/>
    <w:rsid w:val="00C2199D"/>
    <w:rsid w:val="00C22919"/>
    <w:rsid w:val="00C2504E"/>
    <w:rsid w:val="00C3429C"/>
    <w:rsid w:val="00C37ABA"/>
    <w:rsid w:val="00C40F74"/>
    <w:rsid w:val="00C41931"/>
    <w:rsid w:val="00C41D1F"/>
    <w:rsid w:val="00C4216B"/>
    <w:rsid w:val="00C43AC3"/>
    <w:rsid w:val="00C46858"/>
    <w:rsid w:val="00C479DC"/>
    <w:rsid w:val="00C53095"/>
    <w:rsid w:val="00C5312D"/>
    <w:rsid w:val="00C537BB"/>
    <w:rsid w:val="00C5446C"/>
    <w:rsid w:val="00C547D3"/>
    <w:rsid w:val="00C56655"/>
    <w:rsid w:val="00C57BB6"/>
    <w:rsid w:val="00C67720"/>
    <w:rsid w:val="00C73C9D"/>
    <w:rsid w:val="00C74712"/>
    <w:rsid w:val="00C775FD"/>
    <w:rsid w:val="00C80895"/>
    <w:rsid w:val="00C83727"/>
    <w:rsid w:val="00C8675E"/>
    <w:rsid w:val="00C9224F"/>
    <w:rsid w:val="00C94058"/>
    <w:rsid w:val="00C97AAD"/>
    <w:rsid w:val="00CA4418"/>
    <w:rsid w:val="00CA46F0"/>
    <w:rsid w:val="00CA47A3"/>
    <w:rsid w:val="00CA4D4F"/>
    <w:rsid w:val="00CA4EDB"/>
    <w:rsid w:val="00CB099A"/>
    <w:rsid w:val="00CB39B8"/>
    <w:rsid w:val="00CB6EFE"/>
    <w:rsid w:val="00CB7A50"/>
    <w:rsid w:val="00CC1147"/>
    <w:rsid w:val="00CC17AB"/>
    <w:rsid w:val="00CC2B08"/>
    <w:rsid w:val="00CD7154"/>
    <w:rsid w:val="00CE279D"/>
    <w:rsid w:val="00CE6A2E"/>
    <w:rsid w:val="00CF28C4"/>
    <w:rsid w:val="00CF29C7"/>
    <w:rsid w:val="00CF627C"/>
    <w:rsid w:val="00CF629B"/>
    <w:rsid w:val="00D03423"/>
    <w:rsid w:val="00D04F65"/>
    <w:rsid w:val="00D0743E"/>
    <w:rsid w:val="00D11AA6"/>
    <w:rsid w:val="00D12A61"/>
    <w:rsid w:val="00D13375"/>
    <w:rsid w:val="00D13803"/>
    <w:rsid w:val="00D15601"/>
    <w:rsid w:val="00D1570B"/>
    <w:rsid w:val="00D15D73"/>
    <w:rsid w:val="00D16F03"/>
    <w:rsid w:val="00D176DA"/>
    <w:rsid w:val="00D17814"/>
    <w:rsid w:val="00D275B1"/>
    <w:rsid w:val="00D303B0"/>
    <w:rsid w:val="00D33C56"/>
    <w:rsid w:val="00D3691A"/>
    <w:rsid w:val="00D461FE"/>
    <w:rsid w:val="00D57674"/>
    <w:rsid w:val="00D64159"/>
    <w:rsid w:val="00D70C7D"/>
    <w:rsid w:val="00D71E7F"/>
    <w:rsid w:val="00D72561"/>
    <w:rsid w:val="00D73D49"/>
    <w:rsid w:val="00D743FC"/>
    <w:rsid w:val="00D770B3"/>
    <w:rsid w:val="00D77162"/>
    <w:rsid w:val="00D77DE8"/>
    <w:rsid w:val="00D84621"/>
    <w:rsid w:val="00D85E49"/>
    <w:rsid w:val="00D948CC"/>
    <w:rsid w:val="00D9744F"/>
    <w:rsid w:val="00DA5C18"/>
    <w:rsid w:val="00DA6AC7"/>
    <w:rsid w:val="00DB12FE"/>
    <w:rsid w:val="00DB2520"/>
    <w:rsid w:val="00DB3953"/>
    <w:rsid w:val="00DB7ADF"/>
    <w:rsid w:val="00DC5B6A"/>
    <w:rsid w:val="00DD441F"/>
    <w:rsid w:val="00DD5ADD"/>
    <w:rsid w:val="00DD7A8F"/>
    <w:rsid w:val="00DE1744"/>
    <w:rsid w:val="00DF5723"/>
    <w:rsid w:val="00DF6225"/>
    <w:rsid w:val="00DF6CC8"/>
    <w:rsid w:val="00DF715D"/>
    <w:rsid w:val="00E011F8"/>
    <w:rsid w:val="00E0229A"/>
    <w:rsid w:val="00E034D9"/>
    <w:rsid w:val="00E05224"/>
    <w:rsid w:val="00E07364"/>
    <w:rsid w:val="00E1262D"/>
    <w:rsid w:val="00E1611F"/>
    <w:rsid w:val="00E17A6A"/>
    <w:rsid w:val="00E205D2"/>
    <w:rsid w:val="00E20824"/>
    <w:rsid w:val="00E2145D"/>
    <w:rsid w:val="00E226B3"/>
    <w:rsid w:val="00E26928"/>
    <w:rsid w:val="00E32D03"/>
    <w:rsid w:val="00E32FFB"/>
    <w:rsid w:val="00E3390B"/>
    <w:rsid w:val="00E350DD"/>
    <w:rsid w:val="00E35B6F"/>
    <w:rsid w:val="00E36385"/>
    <w:rsid w:val="00E37EFB"/>
    <w:rsid w:val="00E40F1A"/>
    <w:rsid w:val="00E43BC8"/>
    <w:rsid w:val="00E45599"/>
    <w:rsid w:val="00E47AB4"/>
    <w:rsid w:val="00E50F81"/>
    <w:rsid w:val="00E53385"/>
    <w:rsid w:val="00E54A7E"/>
    <w:rsid w:val="00E55EEE"/>
    <w:rsid w:val="00E57796"/>
    <w:rsid w:val="00E602BC"/>
    <w:rsid w:val="00E61046"/>
    <w:rsid w:val="00E63709"/>
    <w:rsid w:val="00E6373D"/>
    <w:rsid w:val="00E717FA"/>
    <w:rsid w:val="00E72292"/>
    <w:rsid w:val="00E73029"/>
    <w:rsid w:val="00E776E9"/>
    <w:rsid w:val="00E81B2E"/>
    <w:rsid w:val="00E90EE9"/>
    <w:rsid w:val="00E92E00"/>
    <w:rsid w:val="00E97D2F"/>
    <w:rsid w:val="00EA08F9"/>
    <w:rsid w:val="00EA2662"/>
    <w:rsid w:val="00EA30B1"/>
    <w:rsid w:val="00EA7C2C"/>
    <w:rsid w:val="00EB2D29"/>
    <w:rsid w:val="00EB5F22"/>
    <w:rsid w:val="00EB6C2B"/>
    <w:rsid w:val="00EC111F"/>
    <w:rsid w:val="00EC2F29"/>
    <w:rsid w:val="00ED29B6"/>
    <w:rsid w:val="00ED492C"/>
    <w:rsid w:val="00ED7510"/>
    <w:rsid w:val="00EE01F9"/>
    <w:rsid w:val="00EE03D4"/>
    <w:rsid w:val="00EE0767"/>
    <w:rsid w:val="00EE2636"/>
    <w:rsid w:val="00EE2DC8"/>
    <w:rsid w:val="00EF062E"/>
    <w:rsid w:val="00EF1203"/>
    <w:rsid w:val="00EF6EE3"/>
    <w:rsid w:val="00F00436"/>
    <w:rsid w:val="00F01BAF"/>
    <w:rsid w:val="00F14D41"/>
    <w:rsid w:val="00F1578D"/>
    <w:rsid w:val="00F17137"/>
    <w:rsid w:val="00F2272B"/>
    <w:rsid w:val="00F2367C"/>
    <w:rsid w:val="00F24D83"/>
    <w:rsid w:val="00F25B3D"/>
    <w:rsid w:val="00F34374"/>
    <w:rsid w:val="00F37889"/>
    <w:rsid w:val="00F40984"/>
    <w:rsid w:val="00F4125C"/>
    <w:rsid w:val="00F450C9"/>
    <w:rsid w:val="00F453B8"/>
    <w:rsid w:val="00F46F5B"/>
    <w:rsid w:val="00F5336C"/>
    <w:rsid w:val="00F533E9"/>
    <w:rsid w:val="00F54D0D"/>
    <w:rsid w:val="00F55BA0"/>
    <w:rsid w:val="00F57714"/>
    <w:rsid w:val="00F5790B"/>
    <w:rsid w:val="00F608F9"/>
    <w:rsid w:val="00F60FBA"/>
    <w:rsid w:val="00F61352"/>
    <w:rsid w:val="00F62E1F"/>
    <w:rsid w:val="00F63A23"/>
    <w:rsid w:val="00F656C3"/>
    <w:rsid w:val="00F65E65"/>
    <w:rsid w:val="00F65E6C"/>
    <w:rsid w:val="00F70A90"/>
    <w:rsid w:val="00F70CB5"/>
    <w:rsid w:val="00F71B33"/>
    <w:rsid w:val="00F72223"/>
    <w:rsid w:val="00F75027"/>
    <w:rsid w:val="00F75AC4"/>
    <w:rsid w:val="00F7643C"/>
    <w:rsid w:val="00F82808"/>
    <w:rsid w:val="00F862F4"/>
    <w:rsid w:val="00F91A58"/>
    <w:rsid w:val="00F93650"/>
    <w:rsid w:val="00F93DCB"/>
    <w:rsid w:val="00F9483B"/>
    <w:rsid w:val="00F96D70"/>
    <w:rsid w:val="00FA1768"/>
    <w:rsid w:val="00FA2819"/>
    <w:rsid w:val="00FA3469"/>
    <w:rsid w:val="00FA54BF"/>
    <w:rsid w:val="00FA6404"/>
    <w:rsid w:val="00FB355B"/>
    <w:rsid w:val="00FB78FE"/>
    <w:rsid w:val="00FB7FE9"/>
    <w:rsid w:val="00FC3087"/>
    <w:rsid w:val="00FC5245"/>
    <w:rsid w:val="00FC689D"/>
    <w:rsid w:val="00FD0019"/>
    <w:rsid w:val="00FD0A4A"/>
    <w:rsid w:val="00FD118D"/>
    <w:rsid w:val="00FD1BD3"/>
    <w:rsid w:val="00FD5B65"/>
    <w:rsid w:val="00FE0E52"/>
    <w:rsid w:val="00FE3488"/>
    <w:rsid w:val="00FE4B8C"/>
    <w:rsid w:val="00FF0050"/>
    <w:rsid w:val="00FF4B43"/>
    <w:rsid w:val="00FF629D"/>
    <w:rsid w:val="00FF6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252" fillcolor="none [3201]">
      <v:fill color="none [3201]"/>
      <v:stroke weight="2.5pt"/>
      <v:shadow color="#868686"/>
      <o:colormru v:ext="edit" colors="#e2a481,#cccd97,#dcdebc,#889166,#5a728e,#b9c8d5,#e5e6cc,#f3f7dc"/>
    </o:shapedefaults>
    <o:shapelayout v:ext="edit">
      <o:idmap v:ext="edit" data="1,2,3,4"/>
    </o:shapelayout>
  </w:shapeDefaults>
  <w:decimalSymbol w:val="."/>
  <w:listSeparator w:val=","/>
  <w15:docId w15:val="{6465B2FA-8054-4078-BFB0-B4138EA2B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3727"/>
    <w:rPr>
      <w:rFonts w:ascii="Century Gothic" w:hAnsi="Century Gothic"/>
      <w:lang w:bidi="ar-SA"/>
    </w:rPr>
  </w:style>
  <w:style w:type="paragraph" w:styleId="1">
    <w:name w:val="heading 1"/>
    <w:aliases w:val="Calendar Heading"/>
    <w:basedOn w:val="a"/>
    <w:next w:val="a"/>
    <w:link w:val="10"/>
    <w:qFormat/>
    <w:rsid w:val="00FF629D"/>
    <w:pPr>
      <w:keepNext/>
      <w:jc w:val="right"/>
      <w:outlineLvl w:val="0"/>
    </w:pPr>
    <w:rPr>
      <w:rFonts w:ascii="Arial Narrow" w:hAnsi="Arial Narrow" w:cs="Arial"/>
      <w:b/>
      <w:bCs/>
      <w:caps/>
      <w:color w:val="889166"/>
      <w:spacing w:val="34"/>
      <w:kern w:val="96"/>
      <w:sz w:val="64"/>
      <w:szCs w:val="6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4813D7"/>
    <w:rPr>
      <w:rFonts w:ascii="Tahoma" w:hAnsi="Tahoma" w:cs="Tahoma"/>
      <w:sz w:val="16"/>
      <w:szCs w:val="16"/>
    </w:rPr>
  </w:style>
  <w:style w:type="paragraph" w:customStyle="1" w:styleId="Weekdays">
    <w:name w:val="Weekdays"/>
    <w:basedOn w:val="a"/>
    <w:rsid w:val="00466763"/>
    <w:pPr>
      <w:framePr w:hSpace="187" w:wrap="around" w:vAnchor="page" w:hAnchor="page" w:x="3601" w:y="1441"/>
      <w:suppressOverlap/>
      <w:jc w:val="center"/>
    </w:pPr>
    <w:rPr>
      <w:rFonts w:ascii="Arial Narrow" w:hAnsi="Arial Narrow"/>
      <w:caps/>
      <w:color w:val="899068"/>
      <w:sz w:val="18"/>
      <w:szCs w:val="14"/>
    </w:rPr>
  </w:style>
  <w:style w:type="paragraph" w:customStyle="1" w:styleId="Dates">
    <w:name w:val="Dates"/>
    <w:basedOn w:val="a"/>
    <w:link w:val="DatesChar"/>
    <w:rsid w:val="00466763"/>
    <w:pPr>
      <w:framePr w:hSpace="187" w:wrap="around" w:vAnchor="page" w:hAnchor="page" w:x="3601" w:y="1441"/>
      <w:suppressOverlap/>
    </w:pPr>
    <w:rPr>
      <w:rFonts w:ascii="Arial Narrow" w:hAnsi="Arial Narrow"/>
      <w:color w:val="889166"/>
      <w:sz w:val="16"/>
      <w:szCs w:val="14"/>
    </w:rPr>
  </w:style>
  <w:style w:type="paragraph" w:customStyle="1" w:styleId="Months">
    <w:name w:val="Months"/>
    <w:basedOn w:val="a"/>
    <w:link w:val="MonthsChar"/>
    <w:autoRedefine/>
    <w:rsid w:val="00F5336C"/>
    <w:pPr>
      <w:spacing w:before="360" w:after="360"/>
      <w:jc w:val="center"/>
    </w:pPr>
    <w:rPr>
      <w:rFonts w:ascii="Arial Narrow" w:hAnsi="Arial Narrow"/>
      <w:caps/>
      <w:color w:val="D0DCA4"/>
      <w:szCs w:val="14"/>
    </w:rPr>
  </w:style>
  <w:style w:type="paragraph" w:customStyle="1" w:styleId="Months-Highlighted">
    <w:name w:val="Months - Highlighted"/>
    <w:basedOn w:val="Months"/>
    <w:autoRedefine/>
    <w:rsid w:val="00F5336C"/>
    <w:rPr>
      <w:b/>
      <w:color w:val="889166"/>
      <w:sz w:val="24"/>
    </w:rPr>
  </w:style>
  <w:style w:type="paragraph" w:customStyle="1" w:styleId="DateHighlighted">
    <w:name w:val="Date Highlighted"/>
    <w:basedOn w:val="Dates"/>
    <w:link w:val="DateHighlightedChar"/>
    <w:rsid w:val="00433F42"/>
    <w:pPr>
      <w:framePr w:wrap="around"/>
    </w:pPr>
    <w:rPr>
      <w:b/>
    </w:rPr>
  </w:style>
  <w:style w:type="paragraph" w:customStyle="1" w:styleId="Holidays">
    <w:name w:val="Holidays"/>
    <w:basedOn w:val="a"/>
    <w:link w:val="HolidaysChar"/>
    <w:rsid w:val="00466763"/>
    <w:pPr>
      <w:tabs>
        <w:tab w:val="left" w:pos="187"/>
      </w:tabs>
    </w:pPr>
    <w:rPr>
      <w:rFonts w:ascii="Arial Narrow" w:hAnsi="Arial Narrow"/>
      <w:color w:val="889166"/>
      <w:sz w:val="16"/>
      <w:szCs w:val="12"/>
    </w:rPr>
  </w:style>
  <w:style w:type="paragraph" w:customStyle="1" w:styleId="06">
    <w:name w:val="'06"/>
    <w:basedOn w:val="1"/>
    <w:link w:val="06Char"/>
    <w:rsid w:val="00AC7686"/>
    <w:pPr>
      <w:framePr w:hSpace="187" w:wrap="around" w:vAnchor="page" w:hAnchor="page" w:x="3601" w:y="1441"/>
      <w:suppressOverlap/>
    </w:pPr>
    <w:rPr>
      <w:color w:val="D49570"/>
    </w:rPr>
  </w:style>
  <w:style w:type="character" w:customStyle="1" w:styleId="10">
    <w:name w:val="หัวเรื่อง 1 อักขระ"/>
    <w:aliases w:val="Calendar Heading อักขระ"/>
    <w:basedOn w:val="a0"/>
    <w:link w:val="1"/>
    <w:rsid w:val="00FF629D"/>
    <w:rPr>
      <w:rFonts w:ascii="Arial Narrow" w:hAnsi="Arial Narrow" w:cs="Arial"/>
      <w:b/>
      <w:bCs/>
      <w:caps/>
      <w:color w:val="889166"/>
      <w:spacing w:val="34"/>
      <w:kern w:val="96"/>
      <w:sz w:val="64"/>
      <w:szCs w:val="64"/>
      <w:lang w:val="en-US" w:eastAsia="en-US" w:bidi="ar-SA"/>
    </w:rPr>
  </w:style>
  <w:style w:type="character" w:customStyle="1" w:styleId="06Char">
    <w:name w:val="'06 Char"/>
    <w:basedOn w:val="10"/>
    <w:link w:val="06"/>
    <w:rsid w:val="00AC7686"/>
    <w:rPr>
      <w:rFonts w:ascii="Arial Narrow" w:hAnsi="Arial Narrow" w:cs="Arial"/>
      <w:b/>
      <w:bCs/>
      <w:caps/>
      <w:color w:val="D49570"/>
      <w:spacing w:val="34"/>
      <w:kern w:val="96"/>
      <w:sz w:val="64"/>
      <w:szCs w:val="64"/>
      <w:lang w:val="en-US" w:eastAsia="en-US" w:bidi="ar-SA"/>
    </w:rPr>
  </w:style>
  <w:style w:type="paragraph" w:customStyle="1" w:styleId="ThewordHOLIDAY">
    <w:name w:val="The word HOLIDAY"/>
    <w:basedOn w:val="a"/>
    <w:rsid w:val="00AC7686"/>
    <w:rPr>
      <w:rFonts w:ascii="Arial Narrow" w:hAnsi="Arial Narrow"/>
      <w:b/>
      <w:color w:val="D49570"/>
      <w:sz w:val="12"/>
      <w:szCs w:val="12"/>
    </w:rPr>
  </w:style>
  <w:style w:type="character" w:customStyle="1" w:styleId="DatesChar">
    <w:name w:val="Dates Char"/>
    <w:basedOn w:val="a0"/>
    <w:link w:val="Dates"/>
    <w:rsid w:val="00466763"/>
    <w:rPr>
      <w:rFonts w:ascii="Arial Narrow" w:hAnsi="Arial Narrow"/>
      <w:color w:val="889166"/>
      <w:sz w:val="16"/>
      <w:szCs w:val="14"/>
      <w:lang w:val="en-US" w:eastAsia="en-US" w:bidi="ar-SA"/>
    </w:rPr>
  </w:style>
  <w:style w:type="character" w:customStyle="1" w:styleId="HolidaysChar">
    <w:name w:val="Holidays Char"/>
    <w:basedOn w:val="a0"/>
    <w:link w:val="Holidays"/>
    <w:rsid w:val="00466763"/>
    <w:rPr>
      <w:rFonts w:ascii="Arial Narrow" w:hAnsi="Arial Narrow"/>
      <w:color w:val="889166"/>
      <w:sz w:val="16"/>
      <w:szCs w:val="12"/>
      <w:lang w:val="en-US" w:eastAsia="en-US" w:bidi="ar-SA"/>
    </w:rPr>
  </w:style>
  <w:style w:type="character" w:customStyle="1" w:styleId="MonthsChar">
    <w:name w:val="Months Char"/>
    <w:basedOn w:val="a0"/>
    <w:link w:val="Months"/>
    <w:rsid w:val="00F5336C"/>
    <w:rPr>
      <w:rFonts w:ascii="Arial Narrow" w:hAnsi="Arial Narrow"/>
      <w:caps/>
      <w:color w:val="D0DCA4"/>
      <w:szCs w:val="14"/>
      <w:lang w:val="en-US" w:eastAsia="en-US" w:bidi="ar-SA"/>
    </w:rPr>
  </w:style>
  <w:style w:type="character" w:customStyle="1" w:styleId="DateHighlightedChar">
    <w:name w:val="Date Highlighted Char"/>
    <w:basedOn w:val="DatesChar"/>
    <w:link w:val="DateHighlighted"/>
    <w:rsid w:val="00573348"/>
    <w:rPr>
      <w:rFonts w:ascii="Arial Narrow" w:hAnsi="Arial Narrow"/>
      <w:b/>
      <w:color w:val="889166"/>
      <w:sz w:val="16"/>
      <w:szCs w:val="14"/>
      <w:lang w:val="en-US" w:eastAsia="en-US" w:bidi="ar-SA"/>
    </w:rPr>
  </w:style>
  <w:style w:type="paragraph" w:styleId="a4">
    <w:name w:val="List Paragraph"/>
    <w:basedOn w:val="a"/>
    <w:uiPriority w:val="34"/>
    <w:qFormat/>
    <w:rsid w:val="00253A37"/>
    <w:pPr>
      <w:ind w:left="720"/>
      <w:contextualSpacing/>
    </w:pPr>
  </w:style>
  <w:style w:type="table" w:styleId="a5">
    <w:name w:val="Table Grid"/>
    <w:basedOn w:val="a1"/>
    <w:rsid w:val="00F62E1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B35439"/>
  </w:style>
  <w:style w:type="paragraph" w:styleId="a6">
    <w:name w:val="Normal (Web)"/>
    <w:basedOn w:val="a"/>
    <w:uiPriority w:val="99"/>
    <w:semiHidden/>
    <w:unhideWhenUsed/>
    <w:rsid w:val="004F7219"/>
    <w:pPr>
      <w:spacing w:before="100" w:beforeAutospacing="1" w:after="100" w:afterAutospacing="1"/>
    </w:pPr>
    <w:rPr>
      <w:rFonts w:ascii="Angsana New" w:eastAsiaTheme="minorEastAsia" w:hAnsi="Angsana New"/>
      <w:sz w:val="28"/>
      <w:szCs w:val="28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984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2.jpeg"/><Relationship Id="rId18" Type="http://schemas.openxmlformats.org/officeDocument/2006/relationships/image" Target="media/image17.jpeg"/><Relationship Id="rId26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20.jpeg"/><Relationship Id="rId34" Type="http://schemas.openxmlformats.org/officeDocument/2006/relationships/theme" Target="theme/theme1.xml"/><Relationship Id="rId7" Type="http://schemas.openxmlformats.org/officeDocument/2006/relationships/image" Target="media/image6.jpeg"/><Relationship Id="rId12" Type="http://schemas.openxmlformats.org/officeDocument/2006/relationships/image" Target="media/image11.gif"/><Relationship Id="rId17" Type="http://schemas.openxmlformats.org/officeDocument/2006/relationships/image" Target="media/image16.jpeg"/><Relationship Id="rId25" Type="http://schemas.openxmlformats.org/officeDocument/2006/relationships/image" Target="media/image24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5.jpeg"/><Relationship Id="rId20" Type="http://schemas.openxmlformats.org/officeDocument/2006/relationships/image" Target="media/image19.jpeg"/><Relationship Id="rId29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image" Target="media/image5.jpeg"/><Relationship Id="rId11" Type="http://schemas.openxmlformats.org/officeDocument/2006/relationships/image" Target="media/image10.jpeg"/><Relationship Id="rId24" Type="http://schemas.openxmlformats.org/officeDocument/2006/relationships/image" Target="media/image23.jpeg"/><Relationship Id="rId32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openxmlformats.org/officeDocument/2006/relationships/image" Target="media/image14.jpeg"/><Relationship Id="rId23" Type="http://schemas.openxmlformats.org/officeDocument/2006/relationships/image" Target="media/image22.jpeg"/><Relationship Id="rId28" Type="http://schemas.openxmlformats.org/officeDocument/2006/relationships/image" Target="media/image27.jpeg"/><Relationship Id="rId10" Type="http://schemas.openxmlformats.org/officeDocument/2006/relationships/image" Target="media/image9.jpeg"/><Relationship Id="rId19" Type="http://schemas.openxmlformats.org/officeDocument/2006/relationships/image" Target="media/image18.jpeg"/><Relationship Id="rId31" Type="http://schemas.openxmlformats.org/officeDocument/2006/relationships/image" Target="media/image30.jpeg"/><Relationship Id="rId4" Type="http://schemas.openxmlformats.org/officeDocument/2006/relationships/settings" Target="settings.xml"/><Relationship Id="rId9" Type="http://schemas.openxmlformats.org/officeDocument/2006/relationships/image" Target="media/image8.jpeg"/><Relationship Id="rId14" Type="http://schemas.openxmlformats.org/officeDocument/2006/relationships/image" Target="media/image13.jpeg"/><Relationship Id="rId22" Type="http://schemas.openxmlformats.org/officeDocument/2006/relationships/image" Target="media/image21.jpeg"/><Relationship Id="rId27" Type="http://schemas.openxmlformats.org/officeDocument/2006/relationships/image" Target="media/image26.jpeg"/><Relationship Id="rId30" Type="http://schemas.openxmlformats.org/officeDocument/2006/relationships/image" Target="media/image29.jpeg"/><Relationship Id="rId8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~1\ADMINI~3.MIC\LOCALS~1\Temp\TCD79.tmp\2006%20U.S.%20holiday%20calendar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3C863A-9989-4D42-99E3-C61746C4D5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2006 U.S. holiday calendar</Template>
  <TotalTime>1069</TotalTime>
  <Pages>13</Pages>
  <Words>410</Words>
  <Characters>2337</Characters>
  <Application>Microsoft Office Word</Application>
  <DocSecurity>0</DocSecurity>
  <Lines>19</Lines>
  <Paragraphs>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2742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iLLUSiON</dc:creator>
  <cp:lastModifiedBy>THAI USA</cp:lastModifiedBy>
  <cp:revision>72</cp:revision>
  <cp:lastPrinted>2013-12-28T04:54:00Z</cp:lastPrinted>
  <dcterms:created xsi:type="dcterms:W3CDTF">2012-12-12T00:42:00Z</dcterms:created>
  <dcterms:modified xsi:type="dcterms:W3CDTF">2013-12-28T08:15:00Z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TC100243781033</vt:lpwstr>
  </property>
</Properties>
</file>